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  <w:lang w:eastAsia="zh-CN"/>
        </w:rPr>
        <w:t>维西</w:t>
      </w:r>
      <w:r>
        <w:rPr>
          <w:rFonts w:hint="eastAsia" w:cs="宋体"/>
          <w:b/>
          <w:bCs/>
          <w:sz w:val="44"/>
          <w:szCs w:val="44"/>
        </w:rPr>
        <w:t>县</w:t>
      </w:r>
      <w:r>
        <w:rPr>
          <w:rFonts w:hint="eastAsia" w:cs="宋体"/>
          <w:b/>
          <w:bCs/>
          <w:sz w:val="44"/>
          <w:szCs w:val="44"/>
          <w:lang w:val="en-US" w:eastAsia="zh-CN"/>
        </w:rPr>
        <w:t>维登乡</w:t>
      </w:r>
      <w:r>
        <w:rPr>
          <w:rFonts w:hint="eastAsia" w:cs="宋体"/>
          <w:b/>
          <w:bCs/>
          <w:sz w:val="44"/>
          <w:szCs w:val="44"/>
        </w:rPr>
        <w:t>专项执法检查流程图</w:t>
      </w:r>
    </w:p>
    <w:p>
      <w:pPr>
        <w:jc w:val="center"/>
        <w:rPr>
          <w:rFonts w:cs="Times New Roman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584512" behindDoc="0" locked="0" layoutInCell="1" allowOverlap="1">
                <wp:simplePos x="0" y="0"/>
                <wp:positionH relativeFrom="column">
                  <wp:posOffset>2185670</wp:posOffset>
                </wp:positionH>
                <wp:positionV relativeFrom="paragraph">
                  <wp:posOffset>7618095</wp:posOffset>
                </wp:positionV>
                <wp:extent cx="1590675" cy="333375"/>
                <wp:effectExtent l="0" t="0" r="0" b="0"/>
                <wp:wrapNone/>
                <wp:docPr id="59" name="文本框 1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反馈、公示检查结果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05" o:spid="_x0000_s1026" o:spt="202" type="#_x0000_t202" style="position:absolute;left:0pt;margin-left:172.1pt;margin-top:599.85pt;height:26.25pt;width:125.25pt;z-index:251584512;mso-width-relative:page;mso-height-relative:page;" filled="f" stroked="f" coordsize="21600,21600" o:gfxdata="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BGEfxs2QAAAA0BAAAPAAAAAAAAAAEAIAAAACIAAABkcnMv&#10;ZG93bnJldi54bWxQSwECFAAUAAAACACHTuJAmL/AC5ABAAAEAwAADgAAAAAAAAABACAAAAAo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反馈、公示检查结果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7522210</wp:posOffset>
                </wp:positionV>
                <wp:extent cx="1981200" cy="533400"/>
                <wp:effectExtent l="7620" t="7620" r="11430" b="11430"/>
                <wp:wrapNone/>
                <wp:docPr id="26" name="流程图: 可选过程 1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53340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可选过程 1106" o:spid="_x0000_s1026" o:spt="176" type="#_x0000_t176" style="position:absolute;left:0pt;margin-left:142.05pt;margin-top:592.3pt;height:42pt;width:156pt;z-index:251550720;mso-width-relative:page;mso-height-relative:page;" fillcolor="#BBD5F0" filled="t" stroked="t" coordsize="21600,21600" o:gfxdata="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4rEyy3QAAAA0BAAAPAAAAAAAAAAEAIAAAACIAAABkcnMvZG93bnJldi54bWxQSwECFAAUAAAA&#10;CACHTuJA1CFeWVsCAACTBAAADgAAAAAAAAABACAAAAAsAQAAZHJzL2Uyb0RvYy54bWxQSwUGAAAA&#10;AAYABgBZAQAA+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583488" behindDoc="0" locked="0" layoutInCell="1" allowOverlap="1">
                <wp:simplePos x="0" y="0"/>
                <wp:positionH relativeFrom="column">
                  <wp:posOffset>4375785</wp:posOffset>
                </wp:positionH>
                <wp:positionV relativeFrom="paragraph">
                  <wp:posOffset>6440170</wp:posOffset>
                </wp:positionV>
                <wp:extent cx="1428750" cy="472440"/>
                <wp:effectExtent l="0" t="0" r="0" b="0"/>
                <wp:wrapNone/>
                <wp:docPr id="58" name="文本框 1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检查中发现统计违法、违纪问题，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  <w:lang w:val="en-US" w:eastAsia="zh-CN"/>
                              </w:rPr>
                              <w:t>行政执法领导小组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同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  <w:lang w:val="en-US" w:eastAsia="zh-CN"/>
                              </w:rPr>
                              <w:t>执法部门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启动立案程序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07" o:spid="_x0000_s1026" o:spt="202" type="#_x0000_t202" style="position:absolute;left:0pt;margin-left:344.55pt;margin-top:507.1pt;height:37.2pt;width:112.5pt;z-index:251583488;mso-width-relative:page;mso-height-relative:page;" filled="f" stroked="f" coordsize="21600,21600" o:gfxdata="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0Fe9y2AAAAA0BAAAPAAAAAAAA&#10;AAEAIAAAACIAAABkcnMvZG93bnJldi54bWxQSwECFAAUAAAACACHTuJARoryY6ABAAAeAwAADgAA&#10;AAAAAAABACAAAAAnAQAAZHJzL2Uyb0RvYy54bWxQSwUGAAAAAAYABgBZAQAAO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检查中发现统计违法、违纪问题，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  <w:lang w:val="en-US" w:eastAsia="zh-CN"/>
                        </w:rPr>
                        <w:t>行政执法领导小组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同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  <w:lang w:val="en-US" w:eastAsia="zh-CN"/>
                        </w:rPr>
                        <w:t>执法部门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启动立案程序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9696" behindDoc="0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6344920</wp:posOffset>
                </wp:positionV>
                <wp:extent cx="1362075" cy="628650"/>
                <wp:effectExtent l="7620" t="8255" r="20955" b="10795"/>
                <wp:wrapNone/>
                <wp:docPr id="25" name="流程图: 过程 1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62865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08" o:spid="_x0000_s1026" o:spt="109" type="#_x0000_t109" style="position:absolute;left:0pt;margin-left:347.55pt;margin-top:499.6pt;height:49.5pt;width:107.25pt;z-index:251549696;mso-width-relative:page;mso-height-relative:page;" fillcolor="#BBD5F0" filled="t" stroked="t" coordsize="21600,21600" o:gfxdata="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W6XPPZAAAADAEAAA8AAAAAAAAA&#10;AQAgAAAAIgAAAGRycy9kb3ducmV2LnhtbFBLAQIUABQAAAAIAIdO4kCJ88KwSQIAAIQ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2464" behindDoc="0" locked="0" layoutInCell="1" allowOverlap="1">
                <wp:simplePos x="0" y="0"/>
                <wp:positionH relativeFrom="column">
                  <wp:posOffset>2346960</wp:posOffset>
                </wp:positionH>
                <wp:positionV relativeFrom="paragraph">
                  <wp:posOffset>6411595</wp:posOffset>
                </wp:positionV>
                <wp:extent cx="1371600" cy="276225"/>
                <wp:effectExtent l="0" t="0" r="0" b="0"/>
                <wp:wrapNone/>
                <wp:docPr id="57" name="文本框 1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报领导审批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09" o:spid="_x0000_s1026" o:spt="202" type="#_x0000_t202" style="position:absolute;left:0pt;margin-left:184.8pt;margin-top:504.85pt;height:21.75pt;width:108pt;z-index:251582464;mso-width-relative:page;mso-height-relative:page;" filled="f" stroked="f" coordsize="21600,21600" o:gfxdata="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NcDzENkAAAANAQAADwAAAAAAAAABACAAAAAiAAAA&#10;ZHJzL2Rvd25yZXYueG1sUEsBAhQAFAAAAAgAh07iQFGswDSUAQAABAMAAA4AAAAAAAAAAQAgAAAA&#10;KA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报领导审批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7648" behindDoc="0" locked="0" layoutInCell="1" allowOverlap="1">
                <wp:simplePos x="0" y="0"/>
                <wp:positionH relativeFrom="column">
                  <wp:posOffset>1889760</wp:posOffset>
                </wp:positionH>
                <wp:positionV relativeFrom="paragraph">
                  <wp:posOffset>6215380</wp:posOffset>
                </wp:positionV>
                <wp:extent cx="1800225" cy="685800"/>
                <wp:effectExtent l="22225" t="8255" r="25400" b="10795"/>
                <wp:wrapNone/>
                <wp:docPr id="23" name="流程图: 决策 1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00225" cy="68580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110" o:spid="_x0000_s1026" o:spt="110" type="#_x0000_t110" style="position:absolute;left:0pt;flip:x;margin-left:148.8pt;margin-top:489.4pt;height:54pt;width:141.75pt;z-index:251547648;mso-width-relative:page;mso-height-relative:page;" fillcolor="#BBD5F0" filled="t" stroked="t" coordsize="21600,21600" o:gfxdata="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Gj9W62AAAAAwB&#10;AAAPAAAAAAAAAAEAIAAAACIAAABkcnMvZG93bnJldi54bWxQSwECFAAUAAAACACHTuJACTmUoVQC&#10;AACPBAAADgAAAAAAAAABACAAAAAnAQAAZHJzL2Uyb0RvYy54bWxQSwUGAAAAAAYABgBZAQAA7QUA&#10;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5849620</wp:posOffset>
                </wp:positionV>
                <wp:extent cx="635" cy="333375"/>
                <wp:effectExtent l="37465" t="0" r="38100" b="9525"/>
                <wp:wrapNone/>
                <wp:docPr id="55" name="直线 1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333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12" o:spid="_x0000_s1026" o:spt="20" style="position:absolute;left:0pt;margin-left:217.8pt;margin-top:460.6pt;height:26.25pt;width:0.05pt;z-index:251580416;mso-width-relative:page;mso-height-relative:page;" filled="f" stroked="t" coordsize="21600,21600" o:gfxdata="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jECqDZAAAACwEAAA8AAAAA&#10;AAAAAQAgAAAAIgAAAGRycy9kb3ducmV2LnhtbFBLAQIUABQAAAAIAIdO4kC4L+KY2gEAAJcDAAAO&#10;AAAAAAAAAAEAIAAAACg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6624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5296535</wp:posOffset>
                </wp:positionV>
                <wp:extent cx="1552575" cy="504825"/>
                <wp:effectExtent l="7620" t="8255" r="20955" b="20320"/>
                <wp:wrapNone/>
                <wp:docPr id="22" name="流程图: 过程 1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504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13" o:spid="_x0000_s1026" o:spt="109" type="#_x0000_t109" style="position:absolute;left:0pt;margin-left:155.6pt;margin-top:417.05pt;height:39.75pt;width:122.25pt;z-index:251546624;mso-width-relative:page;mso-height-relative:page;" fillcolor="#BBD5F0" filled="t" stroked="t" coordsize="21600,21600" o:gfxdata="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mmTCT2gAAAAsBAAAPAAAAAAAA&#10;AAEAIAAAACIAAABkcnMvZG93bnJldi54bWxQSwECFAAUAAAACACHTuJAu5n+d0kCAACEBAAADgAA&#10;AAAAAAABACAAAAAp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9392" behindDoc="0" locked="0" layoutInCell="1" allowOverlap="1">
                <wp:simplePos x="0" y="0"/>
                <wp:positionH relativeFrom="column">
                  <wp:posOffset>2194560</wp:posOffset>
                </wp:positionH>
                <wp:positionV relativeFrom="paragraph">
                  <wp:posOffset>5415280</wp:posOffset>
                </wp:positionV>
                <wp:extent cx="1257300" cy="323850"/>
                <wp:effectExtent l="0" t="0" r="0" b="0"/>
                <wp:wrapNone/>
                <wp:docPr id="54" name="文本框 1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形成检查情况报告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14" o:spid="_x0000_s1026" o:spt="202" type="#_x0000_t202" style="position:absolute;left:0pt;margin-left:172.8pt;margin-top:426.4pt;height:25.5pt;width:99pt;z-index:251579392;mso-width-relative:page;mso-height-relative:page;" filled="f" stroked="f" coordsize="21600,21600" o:gfxdata="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LkllOLYAAAACwEAAA8AAAAAAAAAAQAgAAAAIgAA&#10;AGRycy9kb3ducmV2LnhtbFBLAQIUABQAAAAIAIdO4kBkRIeFlgEAAAQDAAAOAAAAAAAAAAEAIAAA&#10;ACc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形成检查情况报告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8368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4586605</wp:posOffset>
                </wp:positionV>
                <wp:extent cx="1447800" cy="685800"/>
                <wp:effectExtent l="0" t="0" r="0" b="0"/>
                <wp:wrapNone/>
                <wp:docPr id="53" name="文本框 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如必要，检查组与检查单位交换意见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15" o:spid="_x0000_s1026" o:spt="202" type="#_x0000_t202" style="position:absolute;left:0pt;margin-left:-22pt;margin-top:361.15pt;height:54pt;width:114pt;z-index:251578368;mso-width-relative:page;mso-height-relative:page;" filled="f" stroked="f" coordsize="21600,21600" o:gfxdata="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GgwdLHYAAAACwEAAA8AAAAAAAAA&#10;AQAgAAAAIgAAAGRycy9kb3ducmV2LnhtbFBLAQIUABQAAAAIAIdO4kDRIe+EnwEAAB4DAAAOAAAA&#10;AAAAAAEAIAAAACcBAABkcnMvZTJvRG9jLnhtbFBLBQYAAAAABgAGAFkBAAA4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如必要，检查组与检查单位交换意见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7344" behindDoc="0" locked="0" layoutInCell="1" allowOverlap="1">
                <wp:simplePos x="0" y="0"/>
                <wp:positionH relativeFrom="column">
                  <wp:posOffset>4937760</wp:posOffset>
                </wp:positionH>
                <wp:positionV relativeFrom="paragraph">
                  <wp:posOffset>3760470</wp:posOffset>
                </wp:positionV>
                <wp:extent cx="1257300" cy="333375"/>
                <wp:effectExtent l="0" t="0" r="0" b="0"/>
                <wp:wrapNone/>
                <wp:docPr id="52" name="文本框 1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全过程记录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16" o:spid="_x0000_s1026" o:spt="202" type="#_x0000_t202" style="position:absolute;left:0pt;margin-left:388.8pt;margin-top:296.1pt;height:26.25pt;width:99pt;z-index:251577344;mso-width-relative:page;mso-height-relative:page;" filled="f" stroked="f" coordsize="21600,21600" o:gfxdata="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HsmkCjYAAAACwEAAA8AAAAAAAAAAQAgAAAAIgAAAGRy&#10;cy9kb3ducmV2LnhtbFBLAQIUABQAAAAIAIdO4kDbUPOqkwEAAAQDAAAOAAAAAAAAAAEAIAAAACc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全过程记录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6320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3763645</wp:posOffset>
                </wp:positionV>
                <wp:extent cx="2000250" cy="289560"/>
                <wp:effectExtent l="0" t="0" r="0" b="0"/>
                <wp:wrapNone/>
                <wp:docPr id="51" name="文本框 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实施检查、核实情况、收集证据材料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17" o:spid="_x0000_s1026" o:spt="202" type="#_x0000_t202" style="position:absolute;left:0pt;margin-left:134.55pt;margin-top:296.35pt;height:22.8pt;width:157.5pt;z-index:251576320;mso-width-relative:page;mso-height-relative:page;" filled="f" stroked="f" coordsize="21600,21600" o:gfxdata="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qr6CMdkAAAALAQAADwAAAAAA&#10;AAABACAAAAAiAAAAZHJzL2Rvd25yZXYueG1sUEsBAhQAFAAAAAgAh07iQCIgeuigAQAAH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实施检查、核实情况、收集证据材料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5296" behindDoc="0" locked="0" layoutInCell="1" allowOverlap="1">
                <wp:simplePos x="0" y="0"/>
                <wp:positionH relativeFrom="column">
                  <wp:posOffset>1604010</wp:posOffset>
                </wp:positionH>
                <wp:positionV relativeFrom="paragraph">
                  <wp:posOffset>2851150</wp:posOffset>
                </wp:positionV>
                <wp:extent cx="2143125" cy="345440"/>
                <wp:effectExtent l="0" t="0" r="0" b="0"/>
                <wp:wrapNone/>
                <wp:docPr id="50" name="文本框 1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下发通知，通知被检查检查单位，做好相关准备工作。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18" o:spid="_x0000_s1026" o:spt="202" type="#_x0000_t202" style="position:absolute;left:0pt;margin-left:126.3pt;margin-top:224.5pt;height:27.2pt;width:168.75pt;z-index:251575296;mso-width-relative:page;mso-height-relative:page;" filled="f" stroked="f" coordsize="21600,21600" o:gfxdata="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lM4gE9gAAAALAQAADwAAAAAA&#10;AAABACAAAAAiAAAAZHJzL2Rvd25yZXYueG1sUEsBAhQAFAAAAAgAh07iQAAThAKhAQAAHg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下发通知，通知被检查检查单位，做好相关准备工作。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4272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1879600</wp:posOffset>
                </wp:positionV>
                <wp:extent cx="1914525" cy="428625"/>
                <wp:effectExtent l="0" t="0" r="0" b="0"/>
                <wp:wrapNone/>
                <wp:docPr id="49" name="文本框 1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  <w:lang w:val="en-US" w:eastAsia="zh-CN"/>
                              </w:rPr>
                              <w:t>乡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领导审批签发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19" o:spid="_x0000_s1026" o:spt="202" type="#_x0000_t202" style="position:absolute;left:0pt;margin-left:173.55pt;margin-top:148pt;height:33.75pt;width:150.75pt;z-index:251574272;mso-width-relative:page;mso-height-relative:page;" filled="f" stroked="f" coordsize="21600,21600" o:gfxdata="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BkloFa2AAAAAsBAAAPAAAAAAAAAAEAIAAAACIAAABkcnMv&#10;ZG93bnJldi54bWxQSwECFAAUAAAACACHTuJA7zl1npEBAAAEAwAADgAAAAAAAAABACAAAAAn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  <w:lang w:val="en-US" w:eastAsia="zh-CN"/>
                        </w:rPr>
                        <w:t>乡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领导审批签发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3248" behindDoc="0" locked="0" layoutInCell="1" allowOverlap="1">
                <wp:simplePos x="0" y="0"/>
                <wp:positionH relativeFrom="column">
                  <wp:posOffset>4404995</wp:posOffset>
                </wp:positionH>
                <wp:positionV relativeFrom="paragraph">
                  <wp:posOffset>813435</wp:posOffset>
                </wp:positionV>
                <wp:extent cx="1704975" cy="219075"/>
                <wp:effectExtent l="0" t="0" r="0" b="0"/>
                <wp:wrapNone/>
                <wp:docPr id="48" name="文本框 1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协调人员组成检查组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20" o:spid="_x0000_s1026" o:spt="202" type="#_x0000_t202" style="position:absolute;left:0pt;margin-left:346.85pt;margin-top:64.05pt;height:17.25pt;width:134.25pt;z-index:251573248;mso-width-relative:page;mso-height-relative:page;" filled="f" stroked="f" coordsize="21600,21600" o:gfxdata="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Oq/YjDXAAAACwEAAA8AAAAAAAAAAQAgAAAAIgAAAGRycy9k&#10;b3ducmV2LnhtbFBLAQIUABQAAAAIAIdO4kCMg7X9kQEAAAQDAAAOAAAAAAAAAAEAIAAAACY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协调人员组成检查组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2224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793750</wp:posOffset>
                </wp:positionV>
                <wp:extent cx="1247775" cy="276225"/>
                <wp:effectExtent l="0" t="0" r="0" b="0"/>
                <wp:wrapNone/>
                <wp:docPr id="47" name="文本框 1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拟定检查方案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21" o:spid="_x0000_s1026" o:spt="202" type="#_x0000_t202" style="position:absolute;left:0pt;margin-left:175.8pt;margin-top:62.5pt;height:21.75pt;width:98.25pt;z-index:251572224;mso-width-relative:page;mso-height-relative:page;" filled="f" stroked="f" coordsize="21600,21600" o:gfxdata="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BY4E3J1wAAAAsBAAAPAAAAAAAAAAEAIAAAACIAAABk&#10;cnMvZG93bnJldi54bWxQSwECFAAUAAAACACHTuJAOglc8ZUBAAAEAwAADgAAAAAAAAABACAAAAAm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拟定检查方案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1200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822325</wp:posOffset>
                </wp:positionV>
                <wp:extent cx="1028700" cy="209550"/>
                <wp:effectExtent l="0" t="0" r="0" b="0"/>
                <wp:wrapNone/>
                <wp:docPr id="46" name="文本框 1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法制人员审核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22" o:spid="_x0000_s1026" o:spt="202" type="#_x0000_t202" style="position:absolute;left:0pt;margin-left:-6.25pt;margin-top:64.75pt;height:16.5pt;width:81pt;z-index:251571200;mso-width-relative:page;mso-height-relative:page;" filled="f" stroked="f" coordsize="21600,21600" o:gfxdata="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O7VGaPVAAAACwEAAA8AAAAAAAAAAQAgAAAAIgAAAGRycy9kb3du&#10;cmV2LnhtbFBLAQIUABQAAAAIAIdO4kBsHeeukAEAAAQDAAAOAAAAAAAAAAEAIAAAACQ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法制人员审核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0176" behindDoc="0" locked="0" layoutInCell="1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7004050</wp:posOffset>
                </wp:positionV>
                <wp:extent cx="635" cy="457200"/>
                <wp:effectExtent l="37465" t="0" r="38100" b="0"/>
                <wp:wrapNone/>
                <wp:docPr id="45" name="直线 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72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3" o:spid="_x0000_s1026" o:spt="20" style="position:absolute;left:0pt;margin-left:218.55pt;margin-top:551.5pt;height:36pt;width:0.05pt;z-index:251570176;mso-width-relative:page;mso-height-relative:page;" filled="f" stroked="t" coordsize="21600,21600" o:gfxdata="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DpqS7tkAAAANAQAADwAA&#10;AAAAAAABACAAAAAiAAAAZHJzL2Rvd25yZXYueG1sUEsBAhQAFAAAAAgAh07iQJstKJrcAQAAlwMA&#10;AA4AAAAAAAAAAQAgAAAAKAEAAGRycy9lMm9Eb2MueG1sUEsFBgAAAAAGAAYAWQEAAHY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9152" behindDoc="0" locked="0" layoutInCell="1" allowOverlap="1">
                <wp:simplePos x="0" y="0"/>
                <wp:positionH relativeFrom="column">
                  <wp:posOffset>3804285</wp:posOffset>
                </wp:positionH>
                <wp:positionV relativeFrom="paragraph">
                  <wp:posOffset>6583045</wp:posOffset>
                </wp:positionV>
                <wp:extent cx="504825" cy="635"/>
                <wp:effectExtent l="0" t="37465" r="9525" b="38100"/>
                <wp:wrapNone/>
                <wp:docPr id="44" name="直线 1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4" o:spid="_x0000_s1026" o:spt="20" style="position:absolute;left:0pt;margin-left:299.55pt;margin-top:518.35pt;height:0.05pt;width:39.75pt;z-index:251569152;mso-width-relative:page;mso-height-relative:page;" filled="f" stroked="t" coordsize="21600,21600" o:gfxdata="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CsFI42QAAAA0BAAAPAAAA&#10;AAAAAAEAIAAAACIAAABkcnMvZG93bnJldi54bWxQSwECFAAUAAAACACHTuJAYUC3DtsBAACXAwAA&#10;DgAAAAAAAAABACAAAAAo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8128" behindDoc="0" locked="0" layoutInCell="1" allowOverlap="1">
                <wp:simplePos x="0" y="0"/>
                <wp:positionH relativeFrom="column">
                  <wp:posOffset>1118235</wp:posOffset>
                </wp:positionH>
                <wp:positionV relativeFrom="paragraph">
                  <wp:posOffset>6592570</wp:posOffset>
                </wp:positionV>
                <wp:extent cx="571500" cy="635"/>
                <wp:effectExtent l="0" t="37465" r="0" b="38100"/>
                <wp:wrapNone/>
                <wp:docPr id="43" name="直线 1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5" o:spid="_x0000_s1026" o:spt="20" style="position:absolute;left:0pt;flip:x;margin-left:88.05pt;margin-top:519.1pt;height:0.05pt;width:45pt;z-index:251568128;mso-width-relative:page;mso-height-relative:page;" filled="f" stroked="t" coordsize="21600,21600" o:gfxdata="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m0SIbZ&#10;AAAADQEAAA8AAAAAAAAAAQAgAAAAIgAAAGRycy9kb3ducmV2LnhtbFBLAQIUABQAAAAIAIdO4kBZ&#10;AK9X5gEAAKEDAAAOAAAAAAAAAAEAIAAAACgBAABkcnMvZTJvRG9jLnhtbFBLBQYAAAAABgAGAFkB&#10;AACA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4013835</wp:posOffset>
                </wp:positionH>
                <wp:positionV relativeFrom="paragraph">
                  <wp:posOffset>3919855</wp:posOffset>
                </wp:positionV>
                <wp:extent cx="781050" cy="635"/>
                <wp:effectExtent l="0" t="37465" r="0" b="38100"/>
                <wp:wrapNone/>
                <wp:docPr id="42" name="直线 1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6" o:spid="_x0000_s1026" o:spt="20" style="position:absolute;left:0pt;margin-left:316.05pt;margin-top:308.65pt;height:0.05pt;width:61.5pt;z-index:251567104;mso-width-relative:page;mso-height-relative:page;" filled="f" stroked="t" coordsize="21600,21600" o:gfxdata="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kGucU2QAAAAsBAAAPAAAA&#10;AAAAAAEAIAAAACIAAABkcnMvZG93bnJldi54bWxQSwECFAAUAAAACACHTuJAYaCSQtsBAACXAwAA&#10;DgAAAAAAAAABACAAAAAo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6080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4729480</wp:posOffset>
                </wp:positionV>
                <wp:extent cx="1372235" cy="8890"/>
                <wp:effectExtent l="0" t="29845" r="18415" b="37465"/>
                <wp:wrapNone/>
                <wp:docPr id="41" name="直线 1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2235" cy="88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7" o:spid="_x0000_s1026" o:spt="20" style="position:absolute;left:0pt;flip:x;margin-left:97.75pt;margin-top:372.4pt;height:0.7pt;width:108.05pt;z-index:251566080;mso-width-relative:page;mso-height-relative:page;" filled="f" stroked="t" coordsize="21600,21600" o:gfxdata="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Et45d&#10;2QAAAAsBAAAPAAAAAAAAAAEAIAAAACIAAABkcnMvZG93bnJldi54bWxQSwECFAAUAAAACACHTuJA&#10;/sDKoecBAACjAwAADgAAAAAAAAABACAAAAAoAQAAZHJzL2Uyb0RvYy54bWxQSwUGAAAAAAYABgBZ&#10;AQAAg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4196080</wp:posOffset>
                </wp:positionV>
                <wp:extent cx="635" cy="1047750"/>
                <wp:effectExtent l="37465" t="0" r="38100" b="0"/>
                <wp:wrapNone/>
                <wp:docPr id="40" name="直线 1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477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8" o:spid="_x0000_s1026" o:spt="20" style="position:absolute;left:0pt;margin-left:208.05pt;margin-top:330.4pt;height:82.5pt;width:0.05pt;z-index:251565056;mso-width-relative:page;mso-height-relative:page;" filled="f" stroked="t" coordsize="21600,21600" o:gfxdata="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qpXqdgAAAALAQAADwAA&#10;AAAAAAABACAAAAAiAAAAZHJzL2Rvd25yZXYueG1sUEsBAhQAFAAAAAgAh07iQJ8IvDjdAQAAmAMA&#10;AA4AAAAAAAAAAQAgAAAAJwEAAGRycy9lMm9Eb2MueG1sUEsFBgAAAAAGAAYAWQEAAHY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4032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3300730</wp:posOffset>
                </wp:positionV>
                <wp:extent cx="635" cy="295275"/>
                <wp:effectExtent l="37465" t="0" r="38100" b="9525"/>
                <wp:wrapNone/>
                <wp:docPr id="39" name="直线 1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2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9" o:spid="_x0000_s1026" o:spt="20" style="position:absolute;left:0pt;margin-left:206.55pt;margin-top:259.9pt;height:23.25pt;width:0.05pt;z-index:251564032;mso-width-relative:page;mso-height-relative:page;" filled="f" stroked="t" coordsize="21600,21600" o:gfxdata="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ixJE3XAAAACwEAAA8AAAAA&#10;AAAAAQAgAAAAIgAAAGRycy9kb3ducmV2LnhtbFBLAQIUABQAAAAIAIdO4kDdF2CI3AEAAJcDAAAO&#10;AAAAAAAAAAEAIAAAACY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3008" behindDoc="0" locked="0" layoutInCell="1" allowOverlap="1">
                <wp:simplePos x="0" y="0"/>
                <wp:positionH relativeFrom="column">
                  <wp:posOffset>2613660</wp:posOffset>
                </wp:positionH>
                <wp:positionV relativeFrom="paragraph">
                  <wp:posOffset>2372995</wp:posOffset>
                </wp:positionV>
                <wp:extent cx="635" cy="304800"/>
                <wp:effectExtent l="37465" t="0" r="38100" b="0"/>
                <wp:wrapNone/>
                <wp:docPr id="38" name="直线 1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048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0" o:spid="_x0000_s1026" o:spt="20" style="position:absolute;left:0pt;margin-left:205.8pt;margin-top:186.85pt;height:24pt;width:0.05pt;z-index:251563008;mso-width-relative:page;mso-height-relative:page;" filled="f" stroked="t" coordsize="21600,21600" o:gfxdata="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SO4EHXAAAACwEAAA8AAAAA&#10;AAAAAQAgAAAAIgAAAGRycy9kb3ducmV2LnhtbFBLAQIUABQAAAAIAIdO4kDMIFW03AEAAJcDAAAO&#10;AAAAAAAAAAEAIAAAACY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1984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1127125</wp:posOffset>
                </wp:positionV>
                <wp:extent cx="635" cy="495300"/>
                <wp:effectExtent l="37465" t="0" r="38100" b="0"/>
                <wp:wrapNone/>
                <wp:docPr id="37" name="直线 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1" o:spid="_x0000_s1026" o:spt="20" style="position:absolute;left:0pt;margin-left:205.05pt;margin-top:88.75pt;height:39pt;width:0.05pt;z-index:251561984;mso-width-relative:page;mso-height-relative:page;" filled="f" stroked="t" coordsize="21600,21600" o:gfxdata="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9XZ83YAAAACwEAAA8A&#10;AAAAAAAAAQAgAAAAIgAAAGRycy9kb3ducmV2LnhtbFBLAQIUABQAAAAIAIdO4kAL64Of3gEAAJcD&#10;AAAOAAAAAAAAAAEAIAAAACcBAABkcnMvZTJvRG9jLnhtbFBLBQYAAAAABgAGAFkBAAB3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0960" behindDoc="0" locked="0" layoutInCell="1" allowOverlap="1">
                <wp:simplePos x="0" y="0"/>
                <wp:positionH relativeFrom="column">
                  <wp:posOffset>3423285</wp:posOffset>
                </wp:positionH>
                <wp:positionV relativeFrom="paragraph">
                  <wp:posOffset>1052830</wp:posOffset>
                </wp:positionV>
                <wp:extent cx="333375" cy="635"/>
                <wp:effectExtent l="0" t="37465" r="9525" b="38100"/>
                <wp:wrapNone/>
                <wp:docPr id="36" name="直线 1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2" o:spid="_x0000_s1026" o:spt="20" style="position:absolute;left:0pt;flip:x;margin-left:269.55pt;margin-top:82.9pt;height:0.05pt;width:26.25pt;z-index:251560960;mso-width-relative:page;mso-height-relative:page;" filled="f" stroked="t" coordsize="21600,21600" o:gfxdata="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tcEQfYAAAACwEA&#10;AA8AAAAAAAAAAQAgAAAAIgAAAGRycy9kb3ducmV2LnhtbFBLAQIUABQAAAAIAIdO4kA6AQdZ4QEA&#10;AKEDAAAOAAAAAAAAAAEAIAAAACc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9936" behindDoc="0" locked="0" layoutInCell="1" allowOverlap="1">
                <wp:simplePos x="0" y="0"/>
                <wp:positionH relativeFrom="column">
                  <wp:posOffset>3747770</wp:posOffset>
                </wp:positionH>
                <wp:positionV relativeFrom="paragraph">
                  <wp:posOffset>1033145</wp:posOffset>
                </wp:positionV>
                <wp:extent cx="635" cy="981710"/>
                <wp:effectExtent l="7620" t="0" r="10795" b="8890"/>
                <wp:wrapNone/>
                <wp:docPr id="35" name="直线 1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98171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3" o:spid="_x0000_s1026" o:spt="20" style="position:absolute;left:0pt;flip:y;margin-left:295.1pt;margin-top:81.35pt;height:77.3pt;width:0.05pt;z-index:251559936;mso-width-relative:page;mso-height-relative:page;" filled="f" stroked="t" coordsize="21600,21600" o:gfxdata="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jVeyjaAAAACwEAAA8A&#10;AAAAAAAAAQAgAAAAIgAAAGRycy9kb3ducmV2LnhtbFBLAQIUABQAAAAIAIdO4kCtQSnf3AEAAJ0D&#10;AAAOAAAAAAAAAAEAIAAAACkBAABkcnMvZTJvRG9jLnhtbFBLBQYAAAAABgAGAFkBAAB3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8912" behindDoc="0" locked="0" layoutInCell="1" allowOverlap="1">
                <wp:simplePos x="0" y="0"/>
                <wp:positionH relativeFrom="column">
                  <wp:posOffset>3575685</wp:posOffset>
                </wp:positionH>
                <wp:positionV relativeFrom="paragraph">
                  <wp:posOffset>2014855</wp:posOffset>
                </wp:positionV>
                <wp:extent cx="180975" cy="635"/>
                <wp:effectExtent l="0" t="0" r="0" b="0"/>
                <wp:wrapNone/>
                <wp:docPr id="34" name="直线 1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4" o:spid="_x0000_s1026" o:spt="20" style="position:absolute;left:0pt;margin-left:281.55pt;margin-top:158.65pt;height:0.05pt;width:14.25pt;z-index:251558912;mso-width-relative:page;mso-height-relative:page;" filled="f" stroked="t" coordsize="21600,21600" o:gfxdata="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bfkYrWAAAACwEAAA8AAAAAAAAAAQAgAAAA&#10;IgAAAGRycy9kb3ducmV2LnhtbFBLAQIUABQAAAAIAIdO4kDNmPmj1AEAAJMDAAAOAAAAAAAAAAEA&#10;IAAAACUBAABkcnMvZTJvRG9jLnhtbFBLBQYAAAAABgAGAFkBAABr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7888" behindDoc="0" locked="0" layoutInCell="1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919480</wp:posOffset>
                </wp:positionV>
                <wp:extent cx="609600" cy="635"/>
                <wp:effectExtent l="0" t="37465" r="0" b="38100"/>
                <wp:wrapNone/>
                <wp:docPr id="33" name="直线 1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5" o:spid="_x0000_s1026" o:spt="20" style="position:absolute;left:0pt;margin-left:279.3pt;margin-top:72.4pt;height:0.05pt;width:48pt;z-index:251557888;mso-width-relative:page;mso-height-relative:page;" filled="f" stroked="t" coordsize="21600,21600" o:gfxdata="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UZlDf1wAAAAsBAAAPAAAA&#10;AAAAAAEAIAAAACIAAABkcnMvZG93bnJldi54bWxQSwECFAAUAAAACACHTuJAERO5rN0BAACXAwAA&#10;DgAAAAAAAAABACAAAAAm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6864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1233805</wp:posOffset>
                </wp:positionV>
                <wp:extent cx="9525" cy="266700"/>
                <wp:effectExtent l="31115" t="0" r="35560" b="0"/>
                <wp:wrapNone/>
                <wp:docPr id="32" name="直线 1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2667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6" o:spid="_x0000_s1026" o:spt="20" style="position:absolute;left:0pt;flip:y;margin-left:22.8pt;margin-top:97.15pt;height:21pt;width:0.75pt;z-index:251556864;mso-width-relative:page;mso-height-relative:page;" filled="f" stroked="t" coordsize="21600,21600" o:gfxdata="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RQK47Z&#10;AAAACQEAAA8AAAAAAAAAAQAgAAAAIgAAAGRycy9kb3ducmV2LnhtbFBLAQIUABQAAAAIAIdO4kAJ&#10;nVvR5gEAAKIDAAAOAAAAAAAAAAEAIAAAACgBAABkcnMvZTJvRG9jLnhtbFBLBQYAAAAABgAGAFkB&#10;AACA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5840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1481455</wp:posOffset>
                </wp:positionV>
                <wp:extent cx="1952625" cy="9525"/>
                <wp:effectExtent l="0" t="7620" r="9525" b="11430"/>
                <wp:wrapNone/>
                <wp:docPr id="31" name="直线 1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52625" cy="9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7" o:spid="_x0000_s1026" o:spt="20" style="position:absolute;left:0pt;flip:x y;margin-left:23.55pt;margin-top:116.65pt;height:0.75pt;width:153.75pt;z-index:251555840;mso-width-relative:page;mso-height-relative:page;" filled="f" stroked="t" coordsize="21600,21600" o:gfxdata="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LtW0s2wAA&#10;AAoBAAAPAAAAAAAAAAEAIAAAACIAAABkcnMvZG93bnJldi54bWxQSwECFAAUAAAACACHTuJAQTmx&#10;QeIBAACpAwAADgAAAAAAAAABACAAAAAqAQAAZHJzL2Uyb0RvYy54bWxQSwUGAAAAAAYABgBZAQAA&#10;f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4816" behindDoc="0" locked="0" layoutInCell="1" allowOverlap="1">
                <wp:simplePos x="0" y="0"/>
                <wp:positionH relativeFrom="column">
                  <wp:posOffset>2251710</wp:posOffset>
                </wp:positionH>
                <wp:positionV relativeFrom="paragraph">
                  <wp:posOffset>1167130</wp:posOffset>
                </wp:positionV>
                <wp:extent cx="9525" cy="342900"/>
                <wp:effectExtent l="0" t="0" r="0" b="0"/>
                <wp:wrapNone/>
                <wp:docPr id="30" name="直线 1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8" o:spid="_x0000_s1026" o:spt="20" style="position:absolute;left:0pt;flip:x;margin-left:177.3pt;margin-top:91.9pt;height:27pt;width:0.75pt;z-index:251554816;mso-width-relative:page;mso-height-relative:page;" filled="f" stroked="t" coordsize="21600,21600" o:gfxdata="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POhgPaAAAACwEA&#10;AA8AAAAAAAAAAQAgAAAAIgAAAGRycy9kb3ducmV2LnhtbFBLAQIUABQAAAAIAIdO4kBzDhz93wEA&#10;AJ4DAAAOAAAAAAAAAAEAIAAAACkBAABkcnMvZTJvRG9jLnhtbFBLBQYAAAAABgAGAFkBAAB6BQAA&#10;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1744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128905</wp:posOffset>
                </wp:positionV>
                <wp:extent cx="635" cy="428625"/>
                <wp:effectExtent l="7620" t="0" r="10795" b="9525"/>
                <wp:wrapNone/>
                <wp:docPr id="27" name="直接连接符 1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428625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连接符 1139" o:spid="_x0000_s1026" o:spt="32" type="#_x0000_t32" style="position:absolute;left:0pt;flip:y;margin-left:29.55pt;margin-top:10.15pt;height:33.75pt;width:0.05pt;z-index:251551744;mso-width-relative:page;mso-height-relative:page;" filled="f" stroked="t" coordsize="21600,21600" o:gfxdata="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nm4lnX&#10;AAAABwEAAA8AAAAAAAAAAQAgAAAAIgAAAGRycy9kb3ducmV2LnhtbFBLAQIUABQAAAAIAIdO4kBB&#10;nLEY6AEAAKgDAAAOAAAAAAAAAAEAIAAAACYBAABkcnMvZTJvRG9jLnhtbFBLBQYAAAAABgAGAFkB&#10;AACABQAAAAA=&#10;">
                <v:fill on="f" focussize="0,0"/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3792" behindDoc="0" locked="0" layoutInCell="1" allowOverlap="1">
                <wp:simplePos x="0" y="0"/>
                <wp:positionH relativeFrom="column">
                  <wp:posOffset>2318385</wp:posOffset>
                </wp:positionH>
                <wp:positionV relativeFrom="paragraph">
                  <wp:posOffset>128905</wp:posOffset>
                </wp:positionV>
                <wp:extent cx="635" cy="581025"/>
                <wp:effectExtent l="37465" t="0" r="38100" b="9525"/>
                <wp:wrapNone/>
                <wp:docPr id="29" name="直线 1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810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40" o:spid="_x0000_s1026" o:spt="20" style="position:absolute;left:0pt;margin-left:182.55pt;margin-top:10.15pt;height:45.75pt;width:0.05pt;z-index:251553792;mso-width-relative:page;mso-height-relative:page;" filled="f" stroked="t" coordsize="21600,21600" o:gfxdata="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9q0yy1wAAAAoBAAAPAAAAAAAA&#10;AAEAIAAAACIAAABkcnMvZG93bnJldi54bWxQSwECFAAUAAAACACHTuJAsMBVJ9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2768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138430</wp:posOffset>
                </wp:positionV>
                <wp:extent cx="1962150" cy="635"/>
                <wp:effectExtent l="0" t="0" r="0" b="0"/>
                <wp:wrapNone/>
                <wp:docPr id="28" name="直线 1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41" o:spid="_x0000_s1026" o:spt="20" style="position:absolute;left:0pt;margin-left:28.8pt;margin-top:10.9pt;height:0.05pt;width:154.5pt;z-index:251552768;mso-width-relative:page;mso-height-relative:page;" filled="f" stroked="t" coordsize="21600,21600" o:gfxdata="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/3fWZ0wAAAAgBAAAPAAAAAAAAAAEAIAAAACIA&#10;AABkcnMvZG93bnJldi54bWxQSwECFAAUAAAACACHTuJACy1pJdUBAACUAwAADgAAAAAAAAABACAA&#10;AAAi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8672" behindDoc="0" locked="0" layoutInCell="1" allowOverlap="1">
                <wp:simplePos x="0" y="0"/>
                <wp:positionH relativeFrom="column">
                  <wp:posOffset>-298450</wp:posOffset>
                </wp:positionH>
                <wp:positionV relativeFrom="paragraph">
                  <wp:posOffset>6287770</wp:posOffset>
                </wp:positionV>
                <wp:extent cx="1362075" cy="628650"/>
                <wp:effectExtent l="7620" t="8255" r="20955" b="10795"/>
                <wp:wrapNone/>
                <wp:docPr id="24" name="流程图: 过程 1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62865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42" o:spid="_x0000_s1026" o:spt="109" type="#_x0000_t109" style="position:absolute;left:0pt;margin-left:-23.5pt;margin-top:495.1pt;height:49.5pt;width:107.25pt;z-index:251548672;mso-width-relative:page;mso-height-relative:page;" fillcolor="#BBD5F0" filled="t" stroked="t" coordsize="21600,21600" o:gfxdata="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rkU9YNsAAAAMAQAADwAAAAAA&#10;AAABACAAAAAiAAAAZHJzL2Rvd25yZXYueG1sUEsBAhQAFAAAAAgAh07iQAmB8DRJAgAAhAQAAA4A&#10;AAAAAAAAAQAgAAAAKgEAAGRycy9lMm9Eb2MueG1sUEsFBgAAAAAGAAYAWQEAAOU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5600" behindDoc="0" locked="0" layoutInCell="1" allowOverlap="1">
                <wp:simplePos x="0" y="0"/>
                <wp:positionH relativeFrom="column">
                  <wp:posOffset>-412115</wp:posOffset>
                </wp:positionH>
                <wp:positionV relativeFrom="paragraph">
                  <wp:posOffset>4553585</wp:posOffset>
                </wp:positionV>
                <wp:extent cx="1552575" cy="504825"/>
                <wp:effectExtent l="7620" t="8255" r="20955" b="20320"/>
                <wp:wrapNone/>
                <wp:docPr id="21" name="流程图: 过程 1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504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43" o:spid="_x0000_s1026" o:spt="109" type="#_x0000_t109" style="position:absolute;left:0pt;margin-left:-32.45pt;margin-top:358.55pt;height:39.75pt;width:122.25pt;z-index:251545600;mso-width-relative:page;mso-height-relative:page;" fillcolor="#BBD5F0" filled="t" stroked="t" coordsize="21600,21600" o:gfxdata="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qONwftkAAAALAQAADwAAAAAAAAAB&#10;ACAAAAAiAAAAZHJzL2Rvd25yZXYueG1sUEsBAhQAFAAAAAgAh07iQIu+jHFIAgAAhAQAAA4AAAAA&#10;AAAAAQAgAAAAKA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4576" behindDoc="0" locked="0" layoutInCell="1" allowOverlap="1">
                <wp:simplePos x="0" y="0"/>
                <wp:positionH relativeFrom="column">
                  <wp:posOffset>4824095</wp:posOffset>
                </wp:positionH>
                <wp:positionV relativeFrom="paragraph">
                  <wp:posOffset>3649980</wp:posOffset>
                </wp:positionV>
                <wp:extent cx="942340" cy="504825"/>
                <wp:effectExtent l="7620" t="8255" r="21590" b="20320"/>
                <wp:wrapNone/>
                <wp:docPr id="20" name="流程图: 过程 1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340" cy="504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44" o:spid="_x0000_s1026" o:spt="109" type="#_x0000_t109" style="position:absolute;left:0pt;margin-left:379.85pt;margin-top:287.4pt;height:39.75pt;width:74.2pt;z-index:251544576;mso-width-relative:page;mso-height-relative:page;" fillcolor="#BBD5F0" filled="t" stroked="t" coordsize="21600,21600" o:gfxdata="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GE34iTaAAAACwEAAA8AAAAAAAAA&#10;AQAgAAAAIgAAAGRycy9kb3ducmV2LnhtbFBLAQIUABQAAAAIAIdO4kDnmdE1SAIAAIMEAAAOAAAA&#10;AAAAAAEAIAAAACk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3552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3647440</wp:posOffset>
                </wp:positionV>
                <wp:extent cx="2495550" cy="504825"/>
                <wp:effectExtent l="8255" t="8255" r="10795" b="20320"/>
                <wp:wrapNone/>
                <wp:docPr id="19" name="流程图: 过程 1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504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45" o:spid="_x0000_s1026" o:spt="109" type="#_x0000_t109" style="position:absolute;left:0pt;margin-left:113.55pt;margin-top:287.2pt;height:39.75pt;width:196.5pt;z-index:251543552;mso-width-relative:page;mso-height-relative:page;" fillcolor="#BBD5F0" filled="t" stroked="t" coordsize="21600,21600" o:gfxdata="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yE5GbZAAAACwEAAA8AAAAAAAAA&#10;AQAgAAAAIgAAAGRycy9kb3ducmV2LnhtbFBLAQIUABQAAAAIAIdO4kD8TgCsSQIAAIQ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2528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2752090</wp:posOffset>
                </wp:positionV>
                <wp:extent cx="2495550" cy="504825"/>
                <wp:effectExtent l="8255" t="8255" r="10795" b="20320"/>
                <wp:wrapNone/>
                <wp:docPr id="18" name="流程图: 过程 1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504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46" o:spid="_x0000_s1026" o:spt="109" type="#_x0000_t109" style="position:absolute;left:0pt;margin-left:112.05pt;margin-top:216.7pt;height:39.75pt;width:196.5pt;z-index:251542528;mso-width-relative:page;mso-height-relative:page;" fillcolor="#BBD5F0" filled="t" stroked="t" coordsize="21600,21600" o:gfxdata="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lYAd92gAAAAsBAAAPAAAAAAAA&#10;AAEAIAAAACIAAABkcnMvZG93bnJldi54bWxQSwECFAAUAAAACACHTuJALwUFOUkCAACEBAAADgAA&#10;AAAAAAABACAAAAAp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1504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1671955</wp:posOffset>
                </wp:positionV>
                <wp:extent cx="1800225" cy="685800"/>
                <wp:effectExtent l="22225" t="8255" r="25400" b="10795"/>
                <wp:wrapNone/>
                <wp:docPr id="17" name="流程图: 决策 1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00225" cy="68580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147" o:spid="_x0000_s1026" o:spt="110" type="#_x0000_t110" style="position:absolute;left:0pt;flip:x;margin-left:136.05pt;margin-top:131.65pt;height:54pt;width:141.75pt;z-index:251541504;mso-width-relative:page;mso-height-relative:page;" fillcolor="#BBD5F0" filled="t" stroked="t" coordsize="21600,21600" o:gfxdata="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iudt9kAAAAL&#10;AQAADwAAAAAAAAABACAAAAAiAAAAZHJzL2Rvd25yZXYueG1sUEsBAhQAFAAAAAgAh07iQKzIwntU&#10;AgAAjwQAAA4AAAAAAAAAAQAgAAAAKAEAAGRycy9lMm9Eb2MueG1sUEsFBgAAAAAGAAYAWQEAAO4F&#10;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0480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662305</wp:posOffset>
                </wp:positionV>
                <wp:extent cx="1438275" cy="466725"/>
                <wp:effectExtent l="8255" t="8255" r="20320" b="20320"/>
                <wp:wrapNone/>
                <wp:docPr id="16" name="矩形 1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466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148" o:spid="_x0000_s1026" o:spt="1" style="position:absolute;left:0pt;margin-left:334.05pt;margin-top:52.15pt;height:36.75pt;width:113.25pt;z-index:251540480;mso-width-relative:page;mso-height-relative:page;" fillcolor="#BBD5F0" filled="t" stroked="t" coordsize="21600,21600" o:gfxdata="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wnZK69sAAAALAQAADwAAAAAAAAABACAAAAAiAAAAZHJzL2Rvd25yZXYu&#10;eG1sUEsBAhQAFAAAAAgAh07iQDd29MsxAgAAbQQAAA4AAAAAAAAAAQAgAAAAKgEAAGRycy9lMm9E&#10;b2MueG1sUEsFBgAAAAAGAAYAWQEAAM0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39456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738505</wp:posOffset>
                </wp:positionV>
                <wp:extent cx="1600200" cy="361950"/>
                <wp:effectExtent l="8255" t="7620" r="10795" b="11430"/>
                <wp:wrapNone/>
                <wp:docPr id="15" name="流程图: 终止 1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361950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149" o:spid="_x0000_s1026" o:spt="116" type="#_x0000_t116" style="position:absolute;left:0pt;margin-left:144.3pt;margin-top:58.15pt;height:28.5pt;width:126pt;z-index:251539456;mso-width-relative:page;mso-height-relative:page;" fillcolor="#BBD5F0" filled="t" stroked="t" coordsize="21600,21600" o:gfxdata="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4f6bb2AAAAAsBAAAP&#10;AAAAAAAAAAEAIAAAACIAAABkcnMvZG93bnJldi54bWxQSwECFAAUAAAACACHTuJAEElk5VECAACH&#10;BAAADgAAAAAAAAABACAAAAAnAQAAZHJzL2Uyb0RvYy54bWxQSwUGAAAAAAYABgBZAQAA6g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38432" behindDoc="0" locked="0" layoutInCell="1" allowOverlap="1">
                <wp:simplePos x="0" y="0"/>
                <wp:positionH relativeFrom="column">
                  <wp:posOffset>-488315</wp:posOffset>
                </wp:positionH>
                <wp:positionV relativeFrom="paragraph">
                  <wp:posOffset>652780</wp:posOffset>
                </wp:positionV>
                <wp:extent cx="1685925" cy="552450"/>
                <wp:effectExtent l="25400" t="8255" r="41275" b="10795"/>
                <wp:wrapNone/>
                <wp:docPr id="14" name="菱形 1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552450"/>
                        </a:xfrm>
                        <a:prstGeom prst="diamond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菱形 1150" o:spid="_x0000_s1026" o:spt="4" type="#_x0000_t4" style="position:absolute;left:0pt;margin-left:-38.45pt;margin-top:51.4pt;height:43.5pt;width:132.75pt;z-index:251538432;mso-width-relative:page;mso-height-relative:page;" fillcolor="#BBD5F0" filled="t" stroked="t" coordsize="21600,21600" o:gfxdata="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NmUhDWAAAACwEAAA8AAAAAAAAAAQAgAAAAIgAAAGRycy9kb3ducmV2Lnht&#10;bFBLAQIUABQAAAAIAIdO4kAcH3MSNAIAAHAEAAAOAAAAAAAAAAEAIAAAACUBAABkcnMvZTJvRG9j&#10;LnhtbFBLBQYAAAAABgAGAFkBAADL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581440" behindDoc="0" locked="0" layoutInCell="1" allowOverlap="1">
                <wp:simplePos x="0" y="0"/>
                <wp:positionH relativeFrom="column">
                  <wp:posOffset>-298450</wp:posOffset>
                </wp:positionH>
                <wp:positionV relativeFrom="paragraph">
                  <wp:posOffset>113030</wp:posOffset>
                </wp:positionV>
                <wp:extent cx="1371600" cy="699135"/>
                <wp:effectExtent l="0" t="0" r="0" b="0"/>
                <wp:wrapNone/>
                <wp:docPr id="56" name="文本框 1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99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  <w:lang w:val="en-US" w:eastAsia="zh-CN"/>
                              </w:rPr>
                              <w:t>执法部门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对检查发现的工作问题制定改进措施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11" o:spid="_x0000_s1026" o:spt="202" type="#_x0000_t202" style="position:absolute;left:0pt;margin-left:-23.5pt;margin-top:8.9pt;height:55.05pt;width:108pt;z-index:251581440;mso-width-relative:page;mso-height-relative:page;" filled="f" stroked="f" coordsize="21600,21600" o:gfxdata="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EYznzXAAAACgEAAA8AAAAAAAAA&#10;AQAgAAAAIgAAAGRycy9kb3ducmV2LnhtbFBLAQIUABQAAAAIAIdO4kDj5xaAoAEAAB4DAAAOAAAA&#10;AAAAAAEAIAAAACYBAABkcnMvZTJvRG9jLnhtbFBLBQYAAAAABgAGAFkBAAA4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  <w:lang w:val="en-US" w:eastAsia="zh-CN"/>
                        </w:rPr>
                        <w:t>执法部门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对检查发现的工作问题制定改进措施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jc w:val="center"/>
        <w:rPr>
          <w:rFonts w:cs="Times New Roman"/>
          <w:sz w:val="44"/>
          <w:szCs w:val="44"/>
        </w:rPr>
      </w:pPr>
      <w:r>
        <w:rPr>
          <w:rFonts w:hint="eastAsia" w:cs="宋体"/>
          <w:sz w:val="44"/>
          <w:szCs w:val="44"/>
          <w:lang w:val="en-US" w:eastAsia="zh-CN"/>
        </w:rPr>
        <w:t>维登乡</w:t>
      </w:r>
      <w:r>
        <w:rPr>
          <w:rFonts w:hint="eastAsia" w:cs="宋体"/>
          <w:sz w:val="44"/>
          <w:szCs w:val="44"/>
        </w:rPr>
        <w:t>双随机抽查流程图</w:t>
      </w:r>
    </w:p>
    <w:p>
      <w:pPr>
        <w:jc w:val="center"/>
        <w:rPr>
          <w:rFonts w:cs="Times New Roman"/>
          <w:sz w:val="44"/>
          <w:szCs w:val="44"/>
        </w:rPr>
      </w:pPr>
    </w:p>
    <w:p>
      <w:pPr>
        <w:jc w:val="center"/>
        <w:rPr>
          <w:rFonts w:cs="Times New Roman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5366385</wp:posOffset>
                </wp:positionH>
                <wp:positionV relativeFrom="paragraph">
                  <wp:posOffset>4371340</wp:posOffset>
                </wp:positionV>
                <wp:extent cx="495300" cy="1082040"/>
                <wp:effectExtent l="0" t="0" r="0" b="0"/>
                <wp:wrapNone/>
                <wp:docPr id="112" name="文本框 1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1082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统计法制机构进入立案处罚程序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05" o:spid="_x0000_s1026" o:spt="202" type="#_x0000_t202" style="position:absolute;left:0pt;margin-left:422.55pt;margin-top:344.2pt;height:85.2pt;width:39pt;z-index:251638784;mso-width-relative:page;mso-height-relative:page;" filled="f" stroked="f" coordsize="21600,21600" o:gfxdata="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THskjdgAAAALAQAADwAAAAAA&#10;AAABACAAAAAiAAAAZHJzL2Rvd25yZXYueG1sUEsBAhQAFAAAAAgAh07iQECH+X2hAQAAHw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统计法制机构进入立案处罚程序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5328285</wp:posOffset>
                </wp:positionH>
                <wp:positionV relativeFrom="paragraph">
                  <wp:posOffset>4356100</wp:posOffset>
                </wp:positionV>
                <wp:extent cx="561975" cy="1123950"/>
                <wp:effectExtent l="7620" t="7620" r="20955" b="11430"/>
                <wp:wrapNone/>
                <wp:docPr id="79" name="矩形 1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11239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06" o:spid="_x0000_s1026" o:spt="1" style="position:absolute;left:0pt;margin-left:419.55pt;margin-top:343pt;height:88.5pt;width:44.25pt;z-index:251604992;mso-width-relative:page;mso-height-relative:page;" fillcolor="#99CCFF" filled="t" stroked="t" coordsize="21600,21600" o:gfxdata="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fb3WV&#10;3AAAAAsBAAAPAAAAAAAAAAEAIAAAACIAAABkcnMvZG93bnJldi54bWxQSwECFAAUAAAACACHTuJA&#10;WCIQb+QBAADVAwAADgAAAAAAAAABACAAAAArAQAAZHJzL2Uyb0RvYy54bWxQSwUGAAAAAAYABgBZ&#10;AQAAgQUAAAAA&#10;">
                <v:fill on="t" focussize="0,0"/>
                <v:stroke weight="1.25pt" color="#99CCFF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4855210</wp:posOffset>
                </wp:positionV>
                <wp:extent cx="342900" cy="635"/>
                <wp:effectExtent l="0" t="37465" r="0" b="38100"/>
                <wp:wrapNone/>
                <wp:docPr id="80" name="箭头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9" o:spid="_x0000_s1026" o:spt="20" style="position:absolute;left:0pt;margin-left:391.05pt;margin-top:382.3pt;height:0.05pt;width:27pt;z-index:251606016;mso-width-relative:page;mso-height-relative:page;" filled="f" stroked="t" coordsize="21600,21600" o:gfxdata="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0U6DU2AAAAAsBAAAPAAAAAAAA&#10;AAEAIAAAACIAAABkcnMvZG93bnJldi54bWxQSwECFAAUAAAACACHTuJAxe4AFtkBAACV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3442970</wp:posOffset>
                </wp:positionH>
                <wp:positionV relativeFrom="paragraph">
                  <wp:posOffset>4693285</wp:posOffset>
                </wp:positionV>
                <wp:extent cx="1571625" cy="380365"/>
                <wp:effectExtent l="0" t="0" r="0" b="0"/>
                <wp:wrapNone/>
                <wp:docPr id="110" name="文本框 1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实施抽查机构研究提出意见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08" o:spid="_x0000_s1026" o:spt="202" type="#_x0000_t202" style="position:absolute;left:0pt;margin-left:271.1pt;margin-top:369.55pt;height:29.95pt;width:123.75pt;z-index:251636736;mso-width-relative:page;mso-height-relative:page;" filled="f" stroked="f" coordsize="21600,21600" o:gfxdata="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OGkte2AAAAAsBAAAPAAAAAAAAAAEAIAAAACIAAABk&#10;cnMvZG93bnJldi54bWxQSwECFAAUAAAACACHTuJAHSVzS5QBAAAF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实施抽查机构研究提出意见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3585210</wp:posOffset>
                </wp:positionH>
                <wp:positionV relativeFrom="paragraph">
                  <wp:posOffset>5406390</wp:posOffset>
                </wp:positionV>
                <wp:extent cx="1695450" cy="523875"/>
                <wp:effectExtent l="0" t="0" r="0" b="0"/>
                <wp:wrapNone/>
                <wp:docPr id="111" name="文本框 1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其他处理整改意见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09" o:spid="_x0000_s1026" o:spt="202" type="#_x0000_t202" style="position:absolute;left:0pt;margin-left:282.3pt;margin-top:425.7pt;height:41.25pt;width:133.5pt;z-index:251637760;mso-width-relative:page;mso-height-relative:page;" filled="f" stroked="f" coordsize="21600,21600" o:gfxdata="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/PY3B9gAAAALAQAADwAAAAAAAAABACAAAAAiAAAA&#10;ZHJzL2Rvd25yZXYueG1sUEsBAhQAFAAAAAgAh07iQLxK3WOVAQAABQ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其他处理整改意见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4156710</wp:posOffset>
                </wp:positionH>
                <wp:positionV relativeFrom="paragraph">
                  <wp:posOffset>5127625</wp:posOffset>
                </wp:positionV>
                <wp:extent cx="9525" cy="247650"/>
                <wp:effectExtent l="31750" t="0" r="34925" b="0"/>
                <wp:wrapNone/>
                <wp:docPr id="81" name="箭头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76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0" o:spid="_x0000_s1026" o:spt="20" style="position:absolute;left:0pt;margin-left:327.3pt;margin-top:403.75pt;height:19.5pt;width:0.75pt;z-index:251607040;mso-width-relative:page;mso-height-relative:page;" filled="f" stroked="t" coordsize="21600,21600" o:gfxdata="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S9+TG9gAAAALAQAADwAAAAAA&#10;AAABACAAAAAiAAAAZHJzL2Rvd25yZXYueG1sUEsBAhQAFAAAAAgAh07iQD0i1GnaAQAAlgMAAA4A&#10;AAAAAAAAAQAgAAAAJw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4603750</wp:posOffset>
                </wp:positionV>
                <wp:extent cx="1666875" cy="495300"/>
                <wp:effectExtent l="27940" t="8255" r="38735" b="10795"/>
                <wp:wrapNone/>
                <wp:docPr id="78" name="菱形 1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666875" cy="495300"/>
                        </a:xfrm>
                        <a:prstGeom prst="diamond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菱形 1211" o:spid="_x0000_s1026" o:spt="4" type="#_x0000_t4" style="position:absolute;left:0pt;flip:x;margin-left:259.8pt;margin-top:362.5pt;height:39pt;width:131.25pt;z-index:251603968;mso-width-relative:page;mso-height-relative:page;" fillcolor="#99CCFF" filled="t" stroked="t" coordsize="21600,21600" o:gfxdata="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eLxxLYAAAACwEAAA8AAAAAAAAAAQAgAAAAIgAAAGRycy9kb3ducmV2LnhtbFBLAQIUABQAAAAI&#10;AIdO4kCu5+Ns7QEAAOIDAAAOAAAAAAAAAAEAIAAAACcBAABkcnMvZTJvRG9jLnhtbFBLBQYAAAAA&#10;BgAGAFkBAACGBQAAAAA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3471545</wp:posOffset>
                </wp:positionH>
                <wp:positionV relativeFrom="paragraph">
                  <wp:posOffset>3949065</wp:posOffset>
                </wp:positionV>
                <wp:extent cx="1590675" cy="285750"/>
                <wp:effectExtent l="0" t="0" r="0" b="0"/>
                <wp:wrapNone/>
                <wp:docPr id="109" name="文本框 1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检查发现违反统计法问题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12" o:spid="_x0000_s1026" o:spt="202" type="#_x0000_t202" style="position:absolute;left:0pt;margin-left:273.35pt;margin-top:310.95pt;height:22.5pt;width:125.25pt;z-index:251635712;mso-width-relative:page;mso-height-relative:page;" filled="f" stroked="f" coordsize="21600,21600" o:gfxdata="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AL9RQM2AAAAAsBAAAPAAAAAAAAAAEAIAAAACIAAABkcnMv&#10;ZG93bnJldi54bWxQSwECFAAUAAAACACHTuJA/XfwuJEBAAAFAwAADgAAAAAAAAABACAAAAAn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检查发现违反统计法问题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632460</wp:posOffset>
                </wp:positionH>
                <wp:positionV relativeFrom="paragraph">
                  <wp:posOffset>3470275</wp:posOffset>
                </wp:positionV>
                <wp:extent cx="635" cy="371475"/>
                <wp:effectExtent l="37465" t="0" r="38100" b="9525"/>
                <wp:wrapNone/>
                <wp:docPr id="71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714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49.8pt;margin-top:273.25pt;height:29.25pt;width:0.05pt;z-index:251596800;mso-width-relative:page;mso-height-relative:page;" filled="f" stroked="t" coordsize="21600,21600" o:gfxdata="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pBuNzYAAAACQEAAA8AAAAAAAAA&#10;AQAgAAAAIgAAAGRycy9kb3ducmV2LnhtbFBLAQIUABQAAAAIAIdO4kDQ5BJr2AEAAJUDAAAOAAAA&#10;AAAAAAEAIAAAACc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3680460</wp:posOffset>
                </wp:positionH>
                <wp:positionV relativeFrom="paragraph">
                  <wp:posOffset>1590675</wp:posOffset>
                </wp:positionV>
                <wp:extent cx="1190625" cy="635"/>
                <wp:effectExtent l="0" t="37465" r="9525" b="38100"/>
                <wp:wrapNone/>
                <wp:docPr id="98" name="直线 1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90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14" o:spid="_x0000_s1026" o:spt="20" style="position:absolute;left:0pt;flip:x;margin-left:289.8pt;margin-top:125.25pt;height:0.05pt;width:93.75pt;z-index:251624448;mso-width-relative:page;mso-height-relative:page;" filled="f" stroked="t" coordsize="21600,21600" o:gfxdata="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RHQWfZAAAA&#10;CwEAAA8AAAAAAAAAAQAgAAAAIgAAAGRycy9kb3ducmV2LnhtbFBLAQIUABQAAAAIAIdO4kDh5YOR&#10;4wEAAKI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2047240</wp:posOffset>
                </wp:positionV>
                <wp:extent cx="2247900" cy="419100"/>
                <wp:effectExtent l="7620" t="8255" r="11430" b="10795"/>
                <wp:wrapNone/>
                <wp:docPr id="67" name="流程图: 过程 1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419100"/>
                        </a:xfrm>
                        <a:prstGeom prst="flowChartProcess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15" o:spid="_x0000_s1026" o:spt="109" type="#_x0000_t109" style="position:absolute;left:0pt;margin-left:109.05pt;margin-top:161.2pt;height:33pt;width:177pt;z-index:251592704;mso-width-relative:page;mso-height-relative:page;" fillcolor="#99CCFF" filled="t" stroked="t" coordsize="21600,21600" o:gfxdata="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viwxfXAAAACwEAAA8AAAAAAAAAAQAgAAAAIgAAAGRycy9kb3ducmV2Lnht&#10;bFBLAQIUABQAAAAIAIdO4kDO9SIB+gEAAOwDAAAOAAAAAAAAAAEAIAAAACYBAABkcnMvZTJvRG9j&#10;LnhtbFBLBQYAAAAABgAGAFkBAACSBQAAAAA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1604010</wp:posOffset>
                </wp:positionH>
                <wp:positionV relativeFrom="paragraph">
                  <wp:posOffset>7479665</wp:posOffset>
                </wp:positionV>
                <wp:extent cx="971550" cy="238125"/>
                <wp:effectExtent l="0" t="0" r="0" b="0"/>
                <wp:wrapNone/>
                <wp:docPr id="108" name="文本框 1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存档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16" o:spid="_x0000_s1026" o:spt="202" type="#_x0000_t202" style="position:absolute;left:0pt;margin-left:126.3pt;margin-top:588.95pt;height:18.75pt;width:76.5pt;z-index:251634688;mso-width-relative:page;mso-height-relative:page;" filled="f" stroked="f" coordsize="21600,21600" o:gfxdata="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0+wlntkAAAANAQAADwAAAAAAAAABACAAAAAiAAAA&#10;ZHJzL2Rvd25yZXYueG1sUEsBAhQAFAAAAAgAh07iQOT4Q2iUAQAABAMAAA4AAAAAAAAAAQAgAAAA&#10;KA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存档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7440930</wp:posOffset>
                </wp:positionV>
                <wp:extent cx="1885950" cy="323850"/>
                <wp:effectExtent l="8255" t="7620" r="10795" b="11430"/>
                <wp:wrapNone/>
                <wp:docPr id="91" name="流程图: 终止 1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323850"/>
                        </a:xfrm>
                        <a:prstGeom prst="flowChartTerminator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217" o:spid="_x0000_s1026" o:spt="116" type="#_x0000_t116" style="position:absolute;left:0pt;margin-left:68.55pt;margin-top:585.9pt;height:25.5pt;width:148.5pt;z-index:251617280;mso-width-relative:page;mso-height-relative:page;" fillcolor="#99CCFF" filled="t" stroked="t" coordsize="21600,21600" o:gfxdata="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wwDxjWAAAADQEAAA8AAAAAAAAAAQAgAAAAIgAAAGRycy9kb3du&#10;cmV2LnhtbFBLAQIUABQAAAAIAIdO4kDFb4yRAQIAAO8DAAAOAAAAAAAAAAEAIAAAACUBAABkcnMv&#10;ZTJvRG9jLnhtbFBLBQYAAAAABgAGAFkBAACYBQAAAAA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6806565</wp:posOffset>
                </wp:positionV>
                <wp:extent cx="1333500" cy="209550"/>
                <wp:effectExtent l="0" t="0" r="0" b="0"/>
                <wp:wrapNone/>
                <wp:docPr id="107" name="文本框 1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公开反馈排查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18" o:spid="_x0000_s1026" o:spt="202" type="#_x0000_t202" style="position:absolute;left:0pt;margin-left:109.8pt;margin-top:535.95pt;height:16.5pt;width:105pt;z-index:251633664;mso-width-relative:page;mso-height-relative:page;" filled="f" stroked="f" coordsize="21600,21600" o:gfxdata="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IzyiLzXAAAADQEAAA8AAAAAAAAAAQAgAAAAIgAAAGRycy9k&#10;b3ducmV2LnhtbFBLAQIUABQAAAAIAIdO4kDNsthfkQEAAAUDAAAOAAAAAAAAAAEAIAAAACY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公开反馈排查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6063615</wp:posOffset>
                </wp:positionV>
                <wp:extent cx="1190625" cy="209550"/>
                <wp:effectExtent l="0" t="0" r="0" b="0"/>
                <wp:wrapNone/>
                <wp:docPr id="106" name="文本框 1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分管领导审批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19" o:spid="_x0000_s1026" o:spt="202" type="#_x0000_t202" style="position:absolute;left:0pt;margin-left:109.05pt;margin-top:477.45pt;height:16.5pt;width:93.75pt;z-index:251632640;mso-width-relative:page;mso-height-relative:page;" filled="f" stroked="f" coordsize="21600,21600" o:gfxdata="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LbXtjtgAAAALAQAADwAAAAAAAAABACAAAAAiAAAA&#10;ZHJzL2Rvd25yZXYueG1sUEsBAhQAFAAAAAgAh07iQDkHweCVAQAABQ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分管领导审批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4754880</wp:posOffset>
                </wp:positionV>
                <wp:extent cx="895350" cy="209550"/>
                <wp:effectExtent l="0" t="0" r="0" b="0"/>
                <wp:wrapNone/>
                <wp:docPr id="105" name="文本框 1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形成检查报告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0" o:spid="_x0000_s1026" o:spt="202" type="#_x0000_t202" style="position:absolute;left:0pt;margin-left:13.8pt;margin-top:374.4pt;height:16.5pt;width:70.5pt;z-index:251631616;mso-width-relative:page;mso-height-relative:page;" filled="f" stroked="f" coordsize="21600,21600" o:gfxdata="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On5Fx3WAAAACgEAAA8AAAAAAAAAAQAgAAAAIgAAAGRycy9k&#10;b3ducmV2LnhtbFBLAQIUABQAAAAIAIdO4kBpMf3DkgEAAAQDAAAOAAAAAAAAAAEAIAAAACU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形成检查报告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3955415</wp:posOffset>
                </wp:positionV>
                <wp:extent cx="1362075" cy="276225"/>
                <wp:effectExtent l="0" t="0" r="0" b="0"/>
                <wp:wrapNone/>
                <wp:docPr id="104" name="文本框 1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检查未发现问题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1" o:spid="_x0000_s1026" o:spt="202" type="#_x0000_t202" style="position:absolute;left:0pt;margin-left:17.6pt;margin-top:311.45pt;height:21.75pt;width:107.25pt;z-index:251630592;mso-width-relative:page;mso-height-relative:page;" filled="f" stroked="f" coordsize="21600,21600" o:gfxdata="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NDTwD7XAAAACgEAAA8AAAAAAAAAAQAgAAAAIgAAAGRy&#10;cy9kb3ducmV2LnhtbFBLAQIUABQAAAAIAIdO4kD5W57mlAEAAAUDAAAOAAAAAAAAAAEAIAAAACY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检查未发现问题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2939415</wp:posOffset>
                </wp:positionV>
                <wp:extent cx="1962150" cy="333375"/>
                <wp:effectExtent l="0" t="0" r="0" b="0"/>
                <wp:wrapNone/>
                <wp:docPr id="103" name="文本框 1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检查实施现场检查过程全纪录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2" o:spid="_x0000_s1026" o:spt="202" type="#_x0000_t202" style="position:absolute;left:0pt;margin-left:139.8pt;margin-top:231.45pt;height:26.25pt;width:154.5pt;z-index:251629568;mso-width-relative:page;mso-height-relative:page;" filled="f" stroked="f" coordsize="21600,21600" o:gfxdata="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LYNy43XAAAACwEAAA8AAAAAAAAAAQAgAAAAIgAAAGRy&#10;cy9kb3ducmV2LnhtbFBLAQIUABQAAAAIAIdO4kDyMX2nlAEAAAUDAAAOAAAAAAAAAAEAIAAAACY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检查实施现场检查过程全纪录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2200275</wp:posOffset>
                </wp:positionV>
                <wp:extent cx="1971675" cy="209550"/>
                <wp:effectExtent l="0" t="0" r="0" b="0"/>
                <wp:wrapNone/>
                <wp:docPr id="102" name="文本框 1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公开检查事项、通知检查对象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3" o:spid="_x0000_s1026" o:spt="202" type="#_x0000_t202" style="position:absolute;left:0pt;margin-left:134.55pt;margin-top:173.25pt;height:16.5pt;width:155.25pt;z-index:251628544;mso-width-relative:page;mso-height-relative:page;" filled="f" stroked="f" coordsize="21600,21600" o:gfxdata="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tUtW9NkAAAALAQAADwAAAAAAAAABACAAAAAiAAAA&#10;ZHJzL2Rvd25yZXYueG1sUEsBAhQAFAAAAAgAh07iQONMBciUAQAABQMAAA4AAAAAAAAAAQAgAAAA&#10;KA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公开检查事项、通知检查对象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4425315</wp:posOffset>
                </wp:positionH>
                <wp:positionV relativeFrom="paragraph">
                  <wp:posOffset>800735</wp:posOffset>
                </wp:positionV>
                <wp:extent cx="1133475" cy="275590"/>
                <wp:effectExtent l="0" t="0" r="0" b="0"/>
                <wp:wrapNone/>
                <wp:docPr id="101" name="文本框 1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建立执法人员库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4" o:spid="_x0000_s1026" o:spt="202" type="#_x0000_t202" style="position:absolute;left:0pt;margin-left:348.45pt;margin-top:63.05pt;height:21.7pt;width:89.25pt;z-index:251627520;mso-width-relative:page;mso-height-relative:page;" filled="f" stroked="f" coordsize="21600,21600" o:gfxdata="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I+yzM1wAAAAsBAAAPAAAAAAAAAAEAIAAAACIAAABk&#10;cnMvZG93bnJldi54bWxQSwECFAAUAAAACACHTuJAaO9Aa5UBAAAFAwAADgAAAAAAAAABACAAAAAm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建立执法人员库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819150</wp:posOffset>
                </wp:positionV>
                <wp:extent cx="1019175" cy="209550"/>
                <wp:effectExtent l="0" t="0" r="0" b="0"/>
                <wp:wrapNone/>
                <wp:docPr id="100" name="文本框 1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建立检查对象库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5" o:spid="_x0000_s1026" o:spt="202" type="#_x0000_t202" style="position:absolute;left:0pt;margin-left:-12.95pt;margin-top:64.5pt;height:16.5pt;width:80.25pt;z-index:251626496;mso-width-relative:page;mso-height-relative:page;" filled="f" stroked="f" coordsize="21600,21600" o:gfxdata="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1ckyx2AAAAAsBAAAPAAAAAAAAAAEAIAAAACIAAABk&#10;cnMvZG93bnJldi54bWxQSwECFAAUAAAACACHTuJAlVlkspQBAAAF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建立检查对象库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1632585</wp:posOffset>
                </wp:positionH>
                <wp:positionV relativeFrom="paragraph">
                  <wp:posOffset>1466850</wp:posOffset>
                </wp:positionV>
                <wp:extent cx="1838325" cy="209550"/>
                <wp:effectExtent l="0" t="0" r="0" b="0"/>
                <wp:wrapNone/>
                <wp:docPr id="99" name="文本框 1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随机公开抽取检查对象、确定执法人员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6" o:spid="_x0000_s1026" o:spt="202" type="#_x0000_t202" style="position:absolute;left:0pt;margin-left:128.55pt;margin-top:115.5pt;height:16.5pt;width:144.75pt;z-index:251625472;mso-width-relative:page;mso-height-relative:page;" filled="f" stroked="f" coordsize="21600,21600" o:gfxdata="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/4uKntgAAAALAQAADwAAAAAAAAABACAAAAAiAAAA&#10;ZHJzL2Rvd25yZXYueG1sUEsBAhQAFAAAAAgAh07iQLp27U+VAQAABA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随机公开抽取检查对象、确定执法人员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4861560</wp:posOffset>
                </wp:positionH>
                <wp:positionV relativeFrom="paragraph">
                  <wp:posOffset>1114425</wp:posOffset>
                </wp:positionV>
                <wp:extent cx="9525" cy="476250"/>
                <wp:effectExtent l="7620" t="0" r="20955" b="0"/>
                <wp:wrapNone/>
                <wp:docPr id="96" name="直线 1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762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27" o:spid="_x0000_s1026" o:spt="20" style="position:absolute;left:0pt;margin-left:382.8pt;margin-top:87.75pt;height:37.5pt;width:0.75pt;z-index:251622400;mso-width-relative:page;mso-height-relative:page;" filled="f" stroked="t" coordsize="21600,21600" o:gfxdata="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uOj/NYAAAALAQAADwAAAAAAAAAB&#10;ACAAAAAiAAAAZHJzL2Rvd25yZXYueG1sUEsBAhQAFAAAAAgAh07iQGXkgt7ZAQAAlAMAAA4AAAAA&#10;AAAAAQAgAAAAJQEAAGRycy9lMm9Eb2MueG1sUEsFBgAAAAAGAAYAWQEAAHA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1609725</wp:posOffset>
                </wp:positionV>
                <wp:extent cx="1028700" cy="635"/>
                <wp:effectExtent l="0" t="37465" r="0" b="38100"/>
                <wp:wrapNone/>
                <wp:docPr id="97" name="直线 1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28" o:spid="_x0000_s1026" o:spt="20" style="position:absolute;left:0pt;margin-left:19.8pt;margin-top:126.75pt;height:0.05pt;width:81pt;z-index:251623424;mso-width-relative:page;mso-height-relative:page;" filled="f" stroked="t" coordsize="21600,21600" o:gfxdata="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dHKOCtcAAAAKAQAADwAAAAAA&#10;AAABACAAAAAiAAAAZHJzL2Rvd25yZXYueG1sUEsBAhQAFAAAAAgAh07iQO716hLbAQAAmAMAAA4A&#10;AAAAAAAAAQAgAAAAJg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1114425</wp:posOffset>
                </wp:positionV>
                <wp:extent cx="635" cy="495300"/>
                <wp:effectExtent l="7620" t="0" r="10795" b="0"/>
                <wp:wrapNone/>
                <wp:docPr id="95" name="直线 1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29" o:spid="_x0000_s1026" o:spt="20" style="position:absolute;left:0pt;margin-left:19.8pt;margin-top:87.75pt;height:39pt;width:0.05pt;z-index:251621376;mso-width-relative:page;mso-height-relative:page;" filled="f" stroked="t" coordsize="21600,21600" o:gfxdata="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GNGwD1gAAAAkBAAAPAAAAAAAAAAEA&#10;IAAAACIAAABkcnMvZG93bnJldi54bWxQSwECFAAUAAAACACHTuJAdjHu8dgBAACTAwAADgAAAAAA&#10;AAABACAAAAAlAQAAZHJzL2Uyb0RvYy54bWxQSwUGAAAAAAYABgBZAQAAb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-488950</wp:posOffset>
                </wp:positionH>
                <wp:positionV relativeFrom="paragraph">
                  <wp:posOffset>809625</wp:posOffset>
                </wp:positionV>
                <wp:extent cx="1571625" cy="266700"/>
                <wp:effectExtent l="47625" t="8255" r="57150" b="10795"/>
                <wp:wrapNone/>
                <wp:docPr id="93" name="流程图: 决策 1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266700"/>
                        </a:xfrm>
                        <a:prstGeom prst="flowChartDecision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230" o:spid="_x0000_s1026" o:spt="110" type="#_x0000_t110" style="position:absolute;left:0pt;margin-left:-38.5pt;margin-top:63.75pt;height:21pt;width:123.75pt;z-index:251619328;mso-width-relative:page;mso-height-relative:page;" fillcolor="#99CCFF" filled="t" stroked="t" coordsize="21600,21600" o:gfxdata="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KBCKY1wAAAAsBAAAPAAAAAAAAAAEAIAAAACIAAABkcnMvZG93bnJl&#10;di54bWxQSwECFAAUAAAACACHTuJAbneKnv4BAADtAwAADgAAAAAAAAABACAAAAAmAQAAZHJzL2Uy&#10;b0RvYy54bWxQSwUGAAAAAAYABgBZAQAAlgUAAAAA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4061460</wp:posOffset>
                </wp:positionH>
                <wp:positionV relativeFrom="paragraph">
                  <wp:posOffset>809625</wp:posOffset>
                </wp:positionV>
                <wp:extent cx="1571625" cy="266700"/>
                <wp:effectExtent l="47625" t="8255" r="57150" b="10795"/>
                <wp:wrapNone/>
                <wp:docPr id="94" name="流程图: 决策 1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266700"/>
                        </a:xfrm>
                        <a:prstGeom prst="flowChartDecision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231" o:spid="_x0000_s1026" o:spt="110" type="#_x0000_t110" style="position:absolute;left:0pt;margin-left:319.8pt;margin-top:63.75pt;height:21pt;width:123.75pt;z-index:251620352;mso-width-relative:page;mso-height-relative:page;" fillcolor="#99CCFF" filled="t" stroked="t" coordsize="21600,21600" o:gfxdata="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qCQl9cAAAALAQAADwAAAAAAAAABACAAAAAiAAAAZHJzL2Rvd25y&#10;ZXYueG1sUEsBAhQAFAAAAAgAh07iQOXql4H/AQAA7QMAAA4AAAAAAAAAAQAgAAAAJgEAAGRycy9l&#10;Mm9Eb2MueG1sUEsFBgAAAAAGAAYAWQEAAJcFAAAAAA=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2071370</wp:posOffset>
                </wp:positionH>
                <wp:positionV relativeFrom="paragraph">
                  <wp:posOffset>791210</wp:posOffset>
                </wp:positionV>
                <wp:extent cx="1228090" cy="237490"/>
                <wp:effectExtent l="0" t="0" r="0" b="0"/>
                <wp:wrapNone/>
                <wp:docPr id="92" name="文本框 1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09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报批并备案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32" o:spid="_x0000_s1026" o:spt="202" type="#_x0000_t202" style="position:absolute;left:0pt;margin-left:163.1pt;margin-top:62.3pt;height:18.7pt;width:96.7pt;z-index:251618304;mso-width-relative:page;mso-height-relative:page;" filled="f" stroked="f" coordsize="21600,21600" o:gfxdata="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wtMpYtcAAAALAQAADwAAAAAAAAABACAAAAAiAAAAZHJz&#10;L2Rvd25yZXYueG1sUEsBAhQAFAAAAAgAh07iQHDg0XGTAQAABAMAAA4AAAAAAAAAAQAgAAAAJgEA&#10;AGRycy9lMm9Eb2MueG1sUEsFBgAAAAAGAAYAWQEAAC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报批并备案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7136130</wp:posOffset>
                </wp:positionV>
                <wp:extent cx="635" cy="295275"/>
                <wp:effectExtent l="37465" t="0" r="38100" b="9525"/>
                <wp:wrapNone/>
                <wp:docPr id="90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2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142.05pt;margin-top:561.9pt;height:23.25pt;width:0.05pt;z-index:251616256;mso-width-relative:page;mso-height-relative:page;" filled="f" stroked="t" coordsize="21600,21600" o:gfxdata="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8+y4L2AAAAA0BAAAPAAAAAAAA&#10;AAEAIAAAACIAAABkcnMvZG93bnJldi54bWxQSwECFAAUAAAACACHTuJAzpLkh9kBAACV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6707505</wp:posOffset>
                </wp:positionV>
                <wp:extent cx="1685925" cy="390525"/>
                <wp:effectExtent l="7620" t="7620" r="20955" b="20955"/>
                <wp:wrapNone/>
                <wp:docPr id="89" name="流程图: 过程 1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90525"/>
                        </a:xfrm>
                        <a:prstGeom prst="flowChartProcess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34" o:spid="_x0000_s1026" o:spt="109" type="#_x0000_t109" style="position:absolute;left:0pt;margin-left:79.05pt;margin-top:528.15pt;height:30.75pt;width:132.75pt;z-index:251615232;mso-width-relative:page;mso-height-relative:page;" fillcolor="#99CCFF" filled="t" stroked="t" coordsize="21600,21600" o:gfxdata="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Bwfpu2QAAAA0BAAAPAAAAAAAAAAEAIAAAACIAAABkcnMvZG93bnJldi54&#10;bWxQSwECFAAUAAAACACHTuJAWm0xafkBAADsAwAADgAAAAAAAAABACAAAAAoAQAAZHJzL2Uyb0Rv&#10;Yy54bWxQSwUGAAAAAAYABgBZAQAAkwUAAAAA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6355080</wp:posOffset>
                </wp:positionV>
                <wp:extent cx="635" cy="314325"/>
                <wp:effectExtent l="37465" t="0" r="38100" b="9525"/>
                <wp:wrapNone/>
                <wp:docPr id="88" name="箭头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143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2" o:spid="_x0000_s1026" o:spt="20" style="position:absolute;left:0pt;margin-left:141.3pt;margin-top:500.4pt;height:24.75pt;width:0.05pt;z-index:251614208;mso-width-relative:page;mso-height-relative:page;" filled="f" stroked="t" coordsize="21600,21600" o:gfxdata="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2put7YAAAADQEAAA8AAAAAAAAA&#10;AQAgAAAAIgAAAGRycy9kb3ducmV2LnhtbFBLAQIUABQAAAAIAIdO4kAfWjIH2AEAAJUDAAAOAAAA&#10;AAAAAAEAIAAAACc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5977890</wp:posOffset>
                </wp:positionV>
                <wp:extent cx="1657350" cy="371475"/>
                <wp:effectExtent l="36195" t="8255" r="40005" b="20320"/>
                <wp:wrapNone/>
                <wp:docPr id="85" name="流程图: 决策 1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71475"/>
                        </a:xfrm>
                        <a:prstGeom prst="flowChartDecision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236" o:spid="_x0000_s1026" o:spt="110" type="#_x0000_t110" style="position:absolute;left:0pt;margin-left:75.3pt;margin-top:470.7pt;height:29.25pt;width:130.5pt;z-index:251611136;mso-width-relative:page;mso-height-relative:page;" fillcolor="#99CCFF" filled="t" stroked="t" coordsize="21600,21600" o:gfxdata="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l8WEHVAAAACwEAAA8AAAAAAAAAAQAgAAAAIgAAAGRycy9kb3ducmV2&#10;LnhtbFBLAQIUABQAAAAIAIdO4kBcoKo9/wEAAO0DAAAOAAAAAAAAAAEAIAAAACQBAABkcnMvZTJv&#10;RG9jLnhtbFBLBQYAAAAABgAGAFkBAACVBQAAAAA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6148705</wp:posOffset>
                </wp:positionV>
                <wp:extent cx="1419225" cy="9525"/>
                <wp:effectExtent l="0" t="37465" r="9525" b="29210"/>
                <wp:wrapNone/>
                <wp:docPr id="87" name="箭头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19225" cy="9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1" o:spid="_x0000_s1026" o:spt="20" style="position:absolute;left:0pt;flip:x y;margin-left:210.3pt;margin-top:484.15pt;height:0.75pt;width:111.75pt;z-index:251613184;mso-width-relative:page;mso-height-relative:page;" filled="f" stroked="t" coordsize="21600,21600" o:gfxdata="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ne0XDZ&#10;AAAACwEAAA8AAAAAAAAAAQAgAAAAIgAAAGRycy9kb3ducmV2LnhtbFBLAQIUABQAAAAIAIdO4kAo&#10;r6/45gEAAKsDAAAOAAAAAAAAAAEAIAAAACgBAABkcnMvZTJvRG9jLnhtbFBLBQYAAAAABgAGAFkB&#10;AACA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4099560</wp:posOffset>
                </wp:positionH>
                <wp:positionV relativeFrom="paragraph">
                  <wp:posOffset>5691505</wp:posOffset>
                </wp:positionV>
                <wp:extent cx="635" cy="466725"/>
                <wp:effectExtent l="7620" t="0" r="10795" b="9525"/>
                <wp:wrapNone/>
                <wp:docPr id="86" name="直线 1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667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38" o:spid="_x0000_s1026" o:spt="20" style="position:absolute;left:0pt;margin-left:322.8pt;margin-top:448.15pt;height:36.75pt;width:0.05pt;z-index:251612160;mso-width-relative:page;mso-height-relative:page;" filled="f" stroked="t" coordsize="21600,21600" o:gfxdata="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F32PsDWAAAACwEAAA8AAAAAAAAAAQAgAAAA&#10;IgAAAGRycy9kb3ducmV2LnhtbFBLAQIUABQAAAAIAIdO4kAIguR41AEAAJMDAAAOAAAAAAAAAAEA&#10;IAAAACUBAABkcnMvZTJvRG9jLnhtbFBLBQYAAAAABgAGAFkBAABr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603885</wp:posOffset>
                </wp:positionH>
                <wp:positionV relativeFrom="paragraph">
                  <wp:posOffset>6158230</wp:posOffset>
                </wp:positionV>
                <wp:extent cx="314325" cy="635"/>
                <wp:effectExtent l="0" t="37465" r="9525" b="38100"/>
                <wp:wrapNone/>
                <wp:docPr id="84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47.55pt;margin-top:484.9pt;height:0.05pt;width:24.75pt;z-index:251610112;mso-width-relative:page;mso-height-relative:page;" filled="f" stroked="t" coordsize="21600,21600" o:gfxdata="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ehJyf1wAAAAoBAAAPAAAAAAAA&#10;AAEAIAAAACIAAABkcnMvZG93bnJldi54bWxQSwECFAAUAAAACACHTuJAivnON9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603885</wp:posOffset>
                </wp:positionH>
                <wp:positionV relativeFrom="paragraph">
                  <wp:posOffset>4967605</wp:posOffset>
                </wp:positionV>
                <wp:extent cx="635" cy="1200150"/>
                <wp:effectExtent l="7620" t="0" r="10795" b="0"/>
                <wp:wrapNone/>
                <wp:docPr id="83" name="直线 1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001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40" o:spid="_x0000_s1026" o:spt="20" style="position:absolute;left:0pt;margin-left:47.55pt;margin-top:391.15pt;height:94.5pt;width:0.05pt;z-index:251609088;mso-width-relative:page;mso-height-relative:page;" filled="f" stroked="t" coordsize="21600,21600" o:gfxdata="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kD9LMdYAAAAJAQAADwAAAAAAAAABACAA&#10;AAAiAAAAZHJzL2Rvd25yZXYueG1sUEsBAhQAFAAAAAgAh07iQOaIu+nWAQAAlAMAAA4AAAAAAAAA&#10;AQAgAAAAJQEAAGRycy9lMm9Eb2MueG1sUEsFBgAAAAAGAAYAWQEAAG0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3366135</wp:posOffset>
                </wp:positionH>
                <wp:positionV relativeFrom="paragraph">
                  <wp:posOffset>5375275</wp:posOffset>
                </wp:positionV>
                <wp:extent cx="1571625" cy="361950"/>
                <wp:effectExtent l="7620" t="8255" r="20955" b="10795"/>
                <wp:wrapNone/>
                <wp:docPr id="82" name="矩形 1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3619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41" o:spid="_x0000_s1026" o:spt="1" style="position:absolute;left:0pt;margin-left:265.05pt;margin-top:423.25pt;height:28.5pt;width:123.75pt;z-index:251608064;mso-width-relative:page;mso-height-relative:page;" fillcolor="#99CCFF" filled="t" stroked="t" coordsize="21600,21600" o:gfxdata="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mu&#10;XgXeAAAACwEAAA8AAAAAAAAAAQAgAAAAIgAAAGRycy9kb3ducmV2LnhtbFBLAQIUABQAAAAIAIdO&#10;4kDeY8jk5AEAANUDAAAOAAAAAAAAAAEAIAAAAC0BAABkcnMvZTJvRG9jLnhtbFBLBQYAAAAABgAG&#10;AFkBAACDBQAAAAA=&#10;">
                <v:fill on="t" focussize="0,0"/>
                <v:stroke weight="1.25pt" color="#99CCFF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4337050</wp:posOffset>
                </wp:positionV>
                <wp:extent cx="635" cy="247650"/>
                <wp:effectExtent l="37465" t="0" r="38100" b="0"/>
                <wp:wrapNone/>
                <wp:docPr id="77" name="箭头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5" o:spid="_x0000_s1026" o:spt="20" style="position:absolute;left:0pt;margin-left:325.05pt;margin-top:341.5pt;height:19.5pt;width:0.05pt;z-index:251602944;mso-width-relative:page;mso-height-relative:page;" filled="f" stroked="t" coordsize="21600,21600" o:gfxdata="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KXtovYAAAACwEAAA8AAAAA&#10;AAAAAQAgAAAAIgAAAGRycy9kb3ducmV2LnhtbFBLAQIUABQAAAAIAIdO4kAaYTDu2wEAAJU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4689475</wp:posOffset>
                </wp:positionV>
                <wp:extent cx="1238250" cy="276225"/>
                <wp:effectExtent l="7620" t="7620" r="11430" b="20955"/>
                <wp:wrapNone/>
                <wp:docPr id="76" name="矩形 1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27622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43" o:spid="_x0000_s1026" o:spt="1" style="position:absolute;left:0pt;margin-left:0pt;margin-top:369.25pt;height:21.75pt;width:97.5pt;z-index:251601920;mso-width-relative:page;mso-height-relative:page;" fillcolor="#99CCFF" filled="t" stroked="t" coordsize="21600,21600" o:gfxdata="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VID89oA&#10;AAAIAQAADwAAAAAAAAABACAAAAAiAAAAZHJzL2Rvd25yZXYueG1sUEsBAhQAFAAAAAgAh07iQHfB&#10;P3TkAQAA1QMAAA4AAAAAAAAAAQAgAAAAKQEAAGRycy9lMm9Eb2MueG1sUEsFBgAAAAAGAAYAWQEA&#10;AH8FAAAAAA==&#10;">
                <v:fill on="t" focussize="0,0"/>
                <v:stroke weight="1.25pt" color="#99CCFF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4279900</wp:posOffset>
                </wp:positionV>
                <wp:extent cx="9525" cy="400050"/>
                <wp:effectExtent l="30480" t="0" r="36195" b="0"/>
                <wp:wrapNone/>
                <wp:docPr id="75" name="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000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2" o:spid="_x0000_s1026" o:spt="20" style="position:absolute;left:0pt;margin-left:46.8pt;margin-top:337pt;height:31.5pt;width:0.75pt;z-index:251600896;mso-width-relative:page;mso-height-relative:page;" filled="f" stroked="t" coordsize="21600,21600" o:gfxdata="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1J7HY2AAAAAkBAAAPAAAA&#10;AAAAAAEAIAAAACIAAABkcnMvZG93bnJldi54bWxQSwECFAAUAAAACACHTuJAKBoam9wBAACWAwAA&#10;DgAAAAAAAAABACAAAAAn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3841750</wp:posOffset>
                </wp:positionV>
                <wp:extent cx="1181100" cy="495300"/>
                <wp:effectExtent l="8255" t="7620" r="10795" b="11430"/>
                <wp:wrapNone/>
                <wp:docPr id="74" name="矩形 1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4953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45" o:spid="_x0000_s1026" o:spt="1" style="position:absolute;left:0pt;margin-left:277.8pt;margin-top:302.5pt;height:39pt;width:93pt;z-index:251599872;mso-width-relative:page;mso-height-relative:page;" fillcolor="#99CCFF" filled="t" stroked="t" coordsize="21600,21600" o:gfxdata="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ScAtRNsA&#10;AAALAQAADwAAAAAAAAABACAAAAAiAAAAZHJzL2Rvd25yZXYueG1sUEsBAhQAFAAAAAgAh07iQP/G&#10;KFDjAQAA1QMAAA4AAAAAAAAAAQAgAAAAKgEAAGRycy9lMm9Eb2MueG1sUEsFBgAAAAAGAAYAWQEA&#10;AH8FAAAAAA==&#10;">
                <v:fill on="t" focussize="0,0"/>
                <v:stroke weight="1.25pt" color="#99CCFF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3860800</wp:posOffset>
                </wp:positionV>
                <wp:extent cx="1171575" cy="438150"/>
                <wp:effectExtent l="7620" t="7620" r="20955" b="11430"/>
                <wp:wrapNone/>
                <wp:docPr id="73" name="矩形 1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4381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46" o:spid="_x0000_s1026" o:spt="1" style="position:absolute;left:0pt;margin-left:4.05pt;margin-top:304pt;height:34.5pt;width:92.25pt;z-index:251598848;mso-width-relative:page;mso-height-relative:page;" fillcolor="#99CCFF" filled="t" stroked="t" coordsize="21600,21600" o:gfxdata="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G/Fd3a&#10;AAAACQEAAA8AAAAAAAAAAQAgAAAAIgAAAGRycy9kb3ducmV2LnhtbFBLAQIUABQAAAAIAIdO4kDG&#10;S29E5QEAANUDAAAOAAAAAAAAAAEAIAAAACkBAABkcnMvZTJvRG9jLnhtbFBLBQYAAAAABgAGAFkB&#10;AACABQAAAAA=&#10;">
                <v:fill on="t" focussize="0,0"/>
                <v:stroke weight="1.25pt" color="#99CCFF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3489325</wp:posOffset>
                </wp:positionV>
                <wp:extent cx="635" cy="333375"/>
                <wp:effectExtent l="37465" t="0" r="38100" b="9525"/>
                <wp:wrapNone/>
                <wp:docPr id="72" name="箭头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333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9" o:spid="_x0000_s1026" o:spt="20" style="position:absolute;left:0pt;margin-left:325.8pt;margin-top:274.75pt;height:26.25pt;width:0.05pt;z-index:251597824;mso-width-relative:page;mso-height-relative:page;" filled="f" stroked="t" coordsize="21600,21600" o:gfxdata="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pk25rYAAAACwEAAA8AAAAAAAAA&#10;AQAgAAAAIgAAAGRycy9kb3ducmV2LnhtbFBLAQIUABQAAAAIAIdO4kC6utHu2AEAAJUDAAAOAAAA&#10;AAAAAAEAIAAAACc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3479800</wp:posOffset>
                </wp:positionV>
                <wp:extent cx="3505200" cy="19050"/>
                <wp:effectExtent l="0" t="7620" r="0" b="11430"/>
                <wp:wrapNone/>
                <wp:docPr id="70" name="直线 1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0" cy="190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48" o:spid="_x0000_s1026" o:spt="20" style="position:absolute;left:0pt;margin-left:50.55pt;margin-top:274pt;height:1.5pt;width:276pt;z-index:251595776;mso-width-relative:page;mso-height-relative:page;" filled="f" stroked="t" coordsize="21600,21600" o:gfxdata="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KEtRkdUAAAALAQAADwAAAAAAAAAB&#10;ACAAAAAiAAAAZHJzL2Rvd25yZXYueG1sUEsBAhQAFAAAAAgAh07iQDdBWp3aAQAAlgMAAA4AAAAA&#10;AAAAAQAgAAAAJAEAAGRycy9lMm9Eb2MueG1sUEsFBgAAAAAGAAYAWQEAAHA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2814955</wp:posOffset>
                </wp:positionV>
                <wp:extent cx="2333625" cy="504825"/>
                <wp:effectExtent l="7620" t="8255" r="20955" b="20320"/>
                <wp:wrapNone/>
                <wp:docPr id="69" name="流程图: 过程 1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504825"/>
                        </a:xfrm>
                        <a:prstGeom prst="flowChartProcess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50" o:spid="_x0000_s1026" o:spt="109" type="#_x0000_t109" style="position:absolute;left:0pt;margin-left:106.05pt;margin-top:221.65pt;height:39.75pt;width:183.75pt;z-index:251594752;mso-width-relative:page;mso-height-relative:page;" fillcolor="#99CCFF" filled="t" stroked="t" coordsize="21600,21600" o:gfxdata="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fV849sAAAALAQAADwAAAAAAAAABACAAAAAiAAAAZHJzL2Rv&#10;d25yZXYueG1sUEsBAhQAFAAAAAgAh07iQBMlNRn+AQAA7AMAAA4AAAAAAAAAAQAgAAAAKgEAAGRy&#10;cy9lMm9Eb2MueG1sUEsFBgAAAAAGAAYAWQEAAJoFAAAAAA==&#10;">
                <v:fill on="t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2499360</wp:posOffset>
                </wp:positionH>
                <wp:positionV relativeFrom="paragraph">
                  <wp:posOffset>2500630</wp:posOffset>
                </wp:positionV>
                <wp:extent cx="635" cy="276225"/>
                <wp:effectExtent l="37465" t="0" r="38100" b="9525"/>
                <wp:wrapNone/>
                <wp:docPr id="68" name="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762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0" o:spid="_x0000_s1026" o:spt="20" style="position:absolute;left:0pt;margin-left:196.8pt;margin-top:196.9pt;height:21.75pt;width:0.05pt;z-index:251593728;mso-width-relative:page;mso-height-relative:page;" filled="f" stroked="t" coordsize="21600,21600" o:gfxdata="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+sNEW2AAAAAsBAAAPAAAAAAAAAAEA&#10;IAAAACIAAABkcnMvZG93bnJldi54bWxQSwECFAAUAAAACACHTuJASUjyTNYBAACV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161290</wp:posOffset>
                </wp:positionV>
                <wp:extent cx="1152525" cy="209550"/>
                <wp:effectExtent l="0" t="0" r="0" b="0"/>
                <wp:wrapNone/>
                <wp:docPr id="65" name="文本框 1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制定行政监督抽查计划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53" o:spid="_x0000_s1026" o:spt="202" type="#_x0000_t202" style="position:absolute;left:0pt;margin-left:150.3pt;margin-top:12.7pt;height:16.5pt;width:90.75pt;z-index:251590656;mso-width-relative:page;mso-height-relative:page;" filled="f" stroked="f" coordsize="21600,21600" o:gfxdata="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KUB3zrUAAAACQEAAA8AAAAAAAAAAQAgAAAAIgAAAGRycy9k&#10;b3ducmV2LnhtbFBLAQIUABQAAAAIAIdO4kAeD1BElAEAAAQDAAAOAAAAAAAAAAEAIAAAACM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制定行政监督抽查计划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9632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1380490</wp:posOffset>
                </wp:positionV>
                <wp:extent cx="2171700" cy="361950"/>
                <wp:effectExtent l="8255" t="7620" r="10795" b="11430"/>
                <wp:wrapNone/>
                <wp:docPr id="64" name="流程图: 过程 1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61950"/>
                        </a:xfrm>
                        <a:prstGeom prst="flowChartProcess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54" o:spid="_x0000_s1026" o:spt="109" type="#_x0000_t109" style="position:absolute;left:0pt;margin-left:109.8pt;margin-top:108.7pt;height:28.5pt;width:171pt;z-index:251589632;mso-width-relative:page;mso-height-relative:page;" fillcolor="#99CCFF" filled="t" stroked="t" coordsize="21600,21600" o:gfxdata="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EOOmXXAAAACwEAAA8AAAAAAAAAAQAgAAAAIgAAAGRycy9kb3ducmV2&#10;LnhtbFBLAQIUABQAAAAIAIdO4kB8M6W5/QEAAOwDAAAOAAAAAAAAAAEAIAAAACYBAABkcnMvZTJv&#10;RG9jLnhtbFBLBQYAAAAABgAGAFkBAACVBQAAAAA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7584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780415</wp:posOffset>
                </wp:positionV>
                <wp:extent cx="2162175" cy="219075"/>
                <wp:effectExtent l="7620" t="7620" r="20955" b="20955"/>
                <wp:wrapNone/>
                <wp:docPr id="62" name="流程图: 过程 1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162175" cy="219075"/>
                        </a:xfrm>
                        <a:prstGeom prst="flowChartProcess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56" o:spid="_x0000_s1026" o:spt="109" type="#_x0000_t109" style="position:absolute;left:0pt;flip:y;margin-left:108.35pt;margin-top:61.45pt;height:17.25pt;width:170.25pt;z-index:251587584;mso-width-relative:page;mso-height-relative:page;" fillcolor="#99CCFF" filled="t" stroked="t" coordsize="21600,21600" o:gfxdata="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Jf9gLZAAAACwEAAA8AAAAAAAAAAQAgAAAAIgAAAGRy&#10;cy9kb3ducmV2LnhtbFBLAQIUABQAAAAIAIdO4kC2Ed3dBAIAAPYDAAAOAAAAAAAAAAEAIAAAACgB&#10;AABkcnMvZTJvRG9jLnhtbFBLBQYAAAAABgAGAFkBAACeBQAAAAA=&#10;">
                <v:fill on="t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5536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94615</wp:posOffset>
                </wp:positionV>
                <wp:extent cx="1609725" cy="323850"/>
                <wp:effectExtent l="8255" t="7620" r="20320" b="11430"/>
                <wp:wrapNone/>
                <wp:docPr id="60" name="流程图: 终止 1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23850"/>
                        </a:xfrm>
                        <a:prstGeom prst="flowChartTerminator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258" o:spid="_x0000_s1026" o:spt="116" type="#_x0000_t116" style="position:absolute;left:0pt;margin-left:129.3pt;margin-top:7.45pt;height:25.5pt;width:126.75pt;z-index:251585536;mso-width-relative:page;mso-height-relative:page;" fillcolor="#99CCFF" filled="t" stroked="t" coordsize="21600,21600" o:gfxdata="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NG9sd2QAAAAkBAAAPAAAAAAAAAAEAIAAAACIA&#10;AABkcnMvZG93bnJldi54bWxQSwECFAAUAAAACACHTuJA5xZW7wgCAADvAwAADgAAAAAAAAABACAA&#10;AAAoAQAAZHJzL2Uyb0RvYy54bWxQSwUGAAAAAAYABgBZAQAAogUAAAAA&#10;">
                <v:fill on="t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13335</wp:posOffset>
                </wp:positionV>
                <wp:extent cx="8890" cy="267970"/>
                <wp:effectExtent l="35560" t="0" r="31750" b="17780"/>
                <wp:wrapNone/>
                <wp:docPr id="61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2679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flip:x;margin-left:193.05pt;margin-top:1.05pt;height:21.1pt;width:0.7pt;z-index:251586560;mso-width-relative:page;mso-height-relative:page;" filled="f" stroked="t" coordsize="21600,21600" o:gfxdata="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uPKTc2QAA&#10;AAgBAAAPAAAAAAAAAAEAIAAAACIAAABkcnMvZG93bnJldi54bWxQSwECFAAUAAAACACHTuJAFfpc&#10;TOQBAACfAwAADgAAAAAAAAABACAAAAAoAQAAZHJzL2Uyb0RvYy54bWxQSwUGAAAAAAYABgBZAQAA&#10;f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2442210</wp:posOffset>
                </wp:positionH>
                <wp:positionV relativeFrom="paragraph">
                  <wp:posOffset>15875</wp:posOffset>
                </wp:positionV>
                <wp:extent cx="635" cy="285115"/>
                <wp:effectExtent l="37465" t="0" r="38100" b="635"/>
                <wp:wrapNone/>
                <wp:docPr id="63" name="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11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" o:spid="_x0000_s1026" o:spt="20" style="position:absolute;left:0pt;margin-left:192.3pt;margin-top:1.25pt;height:22.45pt;width:0.05pt;z-index:251588608;mso-width-relative:page;mso-height-relative:page;" filled="f" stroked="t" coordsize="21600,21600" o:gfxdata="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s3nB3WAAAACAEAAA8AAAAAAAAAAQAg&#10;AAAAIgAAAGRycy9kb3ducmV2LnhtbFBLAQIUABQAAAAIAIdO4kDA9H9h1wEAAJQ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2480945</wp:posOffset>
                </wp:positionH>
                <wp:positionV relativeFrom="paragraph">
                  <wp:posOffset>121920</wp:posOffset>
                </wp:positionV>
                <wp:extent cx="635" cy="285750"/>
                <wp:effectExtent l="37465" t="0" r="38100" b="0"/>
                <wp:wrapNone/>
                <wp:docPr id="66" name="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8" o:spid="_x0000_s1026" o:spt="20" style="position:absolute;left:0pt;margin-left:195.35pt;margin-top:9.6pt;height:22.5pt;width:0.05pt;z-index:251591680;mso-width-relative:page;mso-height-relative:page;" filled="f" stroked="t" coordsize="21600,21600" o:gfxdata="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DT/X/WAAAACQEAAA8AAAAAAAAA&#10;AQAgAAAAIgAAAGRycy9kb3ducmV2LnhtbFBLAQIUABQAAAAIAIdO4kB2T4Up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78740</wp:posOffset>
                </wp:positionV>
                <wp:extent cx="9525" cy="180975"/>
                <wp:effectExtent l="32385" t="635" r="34290" b="8890"/>
                <wp:wrapNone/>
                <wp:docPr id="259" name="直线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4" o:spid="_x0000_s1026" o:spt="20" style="position:absolute;left:0pt;margin-left:197.05pt;margin-top:6.2pt;height:14.25pt;width:0.75pt;z-index:251788288;mso-width-relative:page;mso-height-relative:page;" filled="f" stroked="t" coordsize="21600,21600" o:gfxdata="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Bf6ZW2AAAAAkBAAAPAAAA&#10;AAAAAAEAIAAAACIAAABkcnMvZG93bnJldi54bWxQSwECFAAUAAAACACHTuJAuik1gdwBAACYAwAA&#10;DgAAAAAAAAABACAAAAAn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  <w:lang w:val="en-US" w:eastAsia="zh-CN"/>
        </w:rPr>
        <w:t>维登乡</w:t>
      </w:r>
      <w:r>
        <w:rPr>
          <w:rFonts w:hint="eastAsia" w:cs="宋体"/>
          <w:b/>
          <w:bCs/>
          <w:sz w:val="44"/>
          <w:szCs w:val="44"/>
        </w:rPr>
        <w:t>行政处罚流程图</w:t>
      </w:r>
    </w:p>
    <w:p>
      <w:pPr>
        <w:jc w:val="center"/>
        <w:rPr>
          <w:rFonts w:cs="Times New Roman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2199005</wp:posOffset>
                </wp:positionH>
                <wp:positionV relativeFrom="paragraph">
                  <wp:posOffset>8132445</wp:posOffset>
                </wp:positionV>
                <wp:extent cx="1485900" cy="342900"/>
                <wp:effectExtent l="0" t="0" r="0" b="0"/>
                <wp:wrapNone/>
                <wp:docPr id="156" name="文本框 1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结案（立案归档）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60" o:spid="_x0000_s1026" o:spt="202" type="#_x0000_t202" style="position:absolute;left:0pt;margin-left:173.15pt;margin-top:640.35pt;height:27pt;width:117pt;z-index:251682816;mso-width-relative:page;mso-height-relative:page;" filled="f" stroked="f" coordsize="21600,21600" o:gfxdata="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c6tlfNkAAAANAQAADwAAAAAAAAABACAAAAAiAAAAZHJzL2Rv&#10;d25yZXYueG1sUEsBAhQAFAAAAAgAh07iQAaGpY2OAQAABQMAAA4AAAAAAAAAAQAgAAAAKA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结案（立案归档）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1998980</wp:posOffset>
                </wp:positionH>
                <wp:positionV relativeFrom="paragraph">
                  <wp:posOffset>8123555</wp:posOffset>
                </wp:positionV>
                <wp:extent cx="1866900" cy="295275"/>
                <wp:effectExtent l="8255" t="7620" r="10795" b="20955"/>
                <wp:wrapNone/>
                <wp:docPr id="134" name="流程图: 终止 1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295275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261" o:spid="_x0000_s1026" o:spt="116" type="#_x0000_t116" style="position:absolute;left:0pt;margin-left:157.4pt;margin-top:639.65pt;height:23.25pt;width:147pt;z-index:251660288;mso-width-relative:page;mso-height-relative:page;" fillcolor="#BBD5F0" filled="t" stroked="t" coordsize="21600,21600" o:gfxdata="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jzFjZNkAAAANAQAA&#10;DwAAAAAAAAABACAAAAAiAAAAZHJzL2Rvd25yZXYueG1sUEsBAhQAFAAAAAgAh07iQPNtgkdRAgAA&#10;iAQAAA4AAAAAAAAAAQAgAAAAKAEAAGRycy9lMm9Eb2MueG1sUEsFBgAAAAAGAAYAWQEAAOsFAAAA&#10;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3361055</wp:posOffset>
                </wp:positionH>
                <wp:positionV relativeFrom="paragraph">
                  <wp:posOffset>7025005</wp:posOffset>
                </wp:positionV>
                <wp:extent cx="2305050" cy="635"/>
                <wp:effectExtent l="0" t="37465" r="0" b="38100"/>
                <wp:wrapNone/>
                <wp:docPr id="174" name="直线 1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05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8" o:spid="_x0000_s1026" o:spt="20" style="position:absolute;left:0pt;flip:x;margin-left:264.65pt;margin-top:553.15pt;height:0.05pt;width:181.5pt;z-index:251701248;mso-width-relative:page;mso-height-relative:page;" filled="f" stroked="t" coordsize="21600,21600" o:gfxdata="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yP0OH2QAA&#10;AA0BAAAPAAAAAAAAAAEAIAAAACIAAABkcnMvZG93bnJldi54bWxQSwECFAAUAAAACACHTuJArAyC&#10;3OQBAACjAwAADgAAAAAAAAABACAAAAAoAQAAZHJzL2Uyb0RvYy54bWxQSwUGAAAAAAYABgBZAQAA&#10;f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5675630</wp:posOffset>
                </wp:positionH>
                <wp:positionV relativeFrom="paragraph">
                  <wp:posOffset>5996305</wp:posOffset>
                </wp:positionV>
                <wp:extent cx="635" cy="1038225"/>
                <wp:effectExtent l="7620" t="0" r="10795" b="9525"/>
                <wp:wrapNone/>
                <wp:docPr id="173" name="直线 1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382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9" o:spid="_x0000_s1026" o:spt="20" style="position:absolute;left:0pt;margin-left:446.9pt;margin-top:472.15pt;height:81.75pt;width:0.05pt;z-index:251700224;mso-width-relative:page;mso-height-relative:page;" filled="f" stroked="t" coordsize="21600,21600" o:gfxdata="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rqyx/1gAAAAwBAAAPAAAAAAAAAAEAIAAA&#10;ACIAAABkcnMvZG93bnJldi54bWxQSwECFAAUAAAACACHTuJAt5JxC9UBAACVAwAADgAAAAAAAAAB&#10;ACAAAAAlAQAAZHJzL2Uyb0RvYy54bWxQSwUGAAAAAAYABgBZAQAAb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5694680</wp:posOffset>
                </wp:positionH>
                <wp:positionV relativeFrom="paragraph">
                  <wp:posOffset>4253230</wp:posOffset>
                </wp:positionV>
                <wp:extent cx="635" cy="390525"/>
                <wp:effectExtent l="37465" t="0" r="38100" b="9525"/>
                <wp:wrapNone/>
                <wp:docPr id="171" name="直线 1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0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1" o:spid="_x0000_s1026" o:spt="20" style="position:absolute;left:0pt;margin-left:448.4pt;margin-top:334.9pt;height:30.75pt;width:0.05pt;z-index:251698176;mso-width-relative:page;mso-height-relative:page;" filled="f" stroked="t" coordsize="21600,21600" o:gfxdata="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aizr/ZAAAACwEAAA8AAAAA&#10;AAAAAQAgAAAAIgAAAGRycy9kb3ducmV2LnhtbFBLAQIUABQAAAAIAIdO4kAepDrm2gEAAJgDAAAO&#10;AAAAAAAAAAEAIAAAACg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4218305</wp:posOffset>
                </wp:positionH>
                <wp:positionV relativeFrom="paragraph">
                  <wp:posOffset>4253230</wp:posOffset>
                </wp:positionV>
                <wp:extent cx="1476375" cy="635"/>
                <wp:effectExtent l="0" t="0" r="0" b="0"/>
                <wp:wrapNone/>
                <wp:docPr id="170" name="直线 1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2" o:spid="_x0000_s1026" o:spt="20" style="position:absolute;left:0pt;margin-left:332.15pt;margin-top:334.9pt;height:0.05pt;width:116.25pt;z-index:251697152;mso-width-relative:page;mso-height-relative:page;" filled="f" stroked="t" coordsize="21600,21600" o:gfxdata="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SGx3qdQAAAALAQAADwAAAAAAAAABACAAAAAi&#10;AAAAZHJzL2Rvd25yZXYueG1sUEsBAhQAFAAAAAgAh07iQA4J1n7VAQAAlQMAAA4AAAAAAAAAAQAg&#10;AAAAIwEAAGRycy9lMm9Eb2MueG1sUEsFBgAAAAAGAAYAWQEAAGo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4656455</wp:posOffset>
                </wp:positionH>
                <wp:positionV relativeFrom="paragraph">
                  <wp:posOffset>6024880</wp:posOffset>
                </wp:positionV>
                <wp:extent cx="635" cy="133350"/>
                <wp:effectExtent l="38100" t="0" r="37465" b="0"/>
                <wp:wrapNone/>
                <wp:docPr id="169" name="直线 1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3" o:spid="_x0000_s1026" o:spt="20" style="position:absolute;left:0pt;margin-left:366.65pt;margin-top:474.4pt;height:10.5pt;width:0.05pt;z-index:251696128;mso-width-relative:page;mso-height-relative:page;" filled="f" stroked="t" coordsize="21600,21600" o:gfxdata="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ybNFbYAAAACwEAAA8AAAAA&#10;AAAAAQAgAAAAIgAAAGRycy9kb3ducmV2LnhtbFBLAQIUABQAAAAIAIdO4kAsd0K32wEAAJg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4377055</wp:posOffset>
                </wp:positionV>
                <wp:extent cx="635" cy="533400"/>
                <wp:effectExtent l="37465" t="0" r="38100" b="0"/>
                <wp:wrapNone/>
                <wp:docPr id="168" name="直线 1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5" o:spid="_x0000_s1026" o:spt="20" style="position:absolute;left:0pt;margin-left:362.9pt;margin-top:344.65pt;height:42pt;width:0.05pt;z-index:251695104;mso-width-relative:page;mso-height-relative:page;" filled="f" stroked="t" coordsize="21600,21600" o:gfxdata="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mQt9y2QAAAAsBAAAP&#10;AAAAAAAAAAEAIAAAACIAAABkcnMvZG93bnJldi54bWxQSwECFAAUAAAACACHTuJA6ahXKN4BAACY&#10;AwAADgAAAAAAAAABACAAAAAoAQAAZHJzL2Uyb0RvYy54bWxQSwUGAAAAAAYABgBZAQAAe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4208780</wp:posOffset>
                </wp:positionH>
                <wp:positionV relativeFrom="paragraph">
                  <wp:posOffset>4377055</wp:posOffset>
                </wp:positionV>
                <wp:extent cx="390525" cy="635"/>
                <wp:effectExtent l="0" t="0" r="0" b="0"/>
                <wp:wrapNone/>
                <wp:docPr id="167" name="直线 1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6" o:spid="_x0000_s1026" o:spt="20" style="position:absolute;left:0pt;margin-left:331.4pt;margin-top:344.65pt;height:0.05pt;width:30.75pt;z-index:251694080;mso-width-relative:page;mso-height-relative:page;" filled="f" stroked="t" coordsize="21600,21600" o:gfxdata="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08Xog1QAAAAsBAAAPAAAAAAAAAAEAIAAA&#10;ACIAAABkcnMvZG93bnJldi54bWxQSwECFAAUAAAACACHTuJA4WDz6NYBAACUAwAADgAAAAAAAAAB&#10;ACAAAAAkAQAAZHJzL2Uyb0RvYy54bWxQSwUGAAAAAAYABgBZAQAAb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2208530</wp:posOffset>
                </wp:positionH>
                <wp:positionV relativeFrom="paragraph">
                  <wp:posOffset>4510405</wp:posOffset>
                </wp:positionV>
                <wp:extent cx="635" cy="361950"/>
                <wp:effectExtent l="37465" t="0" r="38100" b="0"/>
                <wp:wrapNone/>
                <wp:docPr id="166" name="直线 1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19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7" o:spid="_x0000_s1026" o:spt="20" style="position:absolute;left:0pt;margin-left:173.9pt;margin-top:355.15pt;height:28.5pt;width:0.05pt;z-index:251693056;mso-width-relative:page;mso-height-relative:page;" filled="f" stroked="t" coordsize="21600,21600" o:gfxdata="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FyYBrYAAAACwEAAA8A&#10;AAAAAAAAAQAgAAAAIgAAAGRycy9kb3ducmV2LnhtbFBLAQIUABQAAAAIAIdO4kBe6/8t3gEAAJgD&#10;AAAOAAAAAAAAAAEAIAAAACcBAABkcnMvZTJvRG9jLnhtbFBLBQYAAAAABgAGAFkBAAB3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675005</wp:posOffset>
                </wp:positionH>
                <wp:positionV relativeFrom="paragraph">
                  <wp:posOffset>4300855</wp:posOffset>
                </wp:positionV>
                <wp:extent cx="635" cy="600075"/>
                <wp:effectExtent l="37465" t="0" r="38100" b="9525"/>
                <wp:wrapNone/>
                <wp:docPr id="163" name="直线 1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000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0" o:spid="_x0000_s1026" o:spt="20" style="position:absolute;left:0pt;margin-left:53.15pt;margin-top:338.65pt;height:47.25pt;width:0.05pt;z-index:251689984;mso-width-relative:page;mso-height-relative:page;" filled="f" stroked="t" coordsize="21600,21600" o:gfxdata="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BeOHnYAAAACwEAAA8AAAAA&#10;AAAAAQAgAAAAIgAAAGRycy9kb3ducmV2LnhtbFBLAQIUABQAAAAIAIdO4kCIqwY22wEAAJg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684530</wp:posOffset>
                </wp:positionH>
                <wp:positionV relativeFrom="paragraph">
                  <wp:posOffset>4291330</wp:posOffset>
                </wp:positionV>
                <wp:extent cx="533400" cy="635"/>
                <wp:effectExtent l="0" t="0" r="0" b="0"/>
                <wp:wrapNone/>
                <wp:docPr id="162" name="直线 1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1" o:spid="_x0000_s1026" o:spt="20" style="position:absolute;left:0pt;flip:x;margin-left:53.9pt;margin-top:337.9pt;height:0.05pt;width:42pt;z-index:251688960;mso-width-relative:page;mso-height-relative:page;" filled="f" stroked="t" coordsize="21600,21600" o:gfxdata="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u9RoW2AAAAAsBAAAPAAAA&#10;AAAAAAEAIAAAACIAAABkcnMvZG93bnJldi54bWxQSwECFAAUAAAACACHTuJAw3b+ytwBAACeAwAA&#10;DgAAAAAAAAABACAAAAAnAQAAZHJzL2Uyb0RvYy54bWxQSwUGAAAAAAYABgBZAQAAd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3875405</wp:posOffset>
                </wp:positionH>
                <wp:positionV relativeFrom="paragraph">
                  <wp:posOffset>2243455</wp:posOffset>
                </wp:positionV>
                <wp:extent cx="704850" cy="9525"/>
                <wp:effectExtent l="0" t="36830" r="0" b="29845"/>
                <wp:wrapNone/>
                <wp:docPr id="159" name="直线 1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4850" cy="9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5" o:spid="_x0000_s1026" o:spt="20" style="position:absolute;left:0pt;flip:y;margin-left:305.15pt;margin-top:176.65pt;height:0.75pt;width:55.5pt;z-index:251685888;mso-width-relative:page;mso-height-relative:page;" filled="f" stroked="t" coordsize="21600,21600" o:gfxdata="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lJu6X&#10;2gAAAAsBAAAPAAAAAAAAAAEAIAAAACIAAABkcnMvZG93bnJldi54bWxQSwECFAAUAAAACACHTuJA&#10;MW/al+YBAACjAwAADgAAAAAAAAABACAAAAApAQAAZHJzL2Uyb0RvYy54bWxQSwUGAAAAAAYABgBZ&#10;AQAAg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1614805</wp:posOffset>
                </wp:positionV>
                <wp:extent cx="608965" cy="635"/>
                <wp:effectExtent l="0" t="0" r="0" b="0"/>
                <wp:wrapNone/>
                <wp:docPr id="158" name="直线 1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896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6" o:spid="_x0000_s1026" o:spt="20" style="position:absolute;left:0pt;flip:x;margin-left:95.15pt;margin-top:127.15pt;height:0.05pt;width:47.95pt;z-index:251684864;mso-width-relative:page;mso-height-relative:page;" filled="f" stroked="t" coordsize="21600,21600" o:gfxdata="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n8KBv2QAAAAsBAAAPAAAA&#10;AAAAAAEAIAAAACIAAABkcnMvZG93bnJldi54bWxQSwECFAAUAAAACACHTuJA3UAx+NsBAACeAwAA&#10;DgAAAAAAAAABACAAAAAoAQAAZHJzL2Uyb0RvYy54bWxQSwUGAAAAAAYABgBZAQAAd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1808480</wp:posOffset>
                </wp:positionH>
                <wp:positionV relativeFrom="paragraph">
                  <wp:posOffset>1481455</wp:posOffset>
                </wp:positionV>
                <wp:extent cx="1638300" cy="304800"/>
                <wp:effectExtent l="7620" t="8255" r="11430" b="10795"/>
                <wp:wrapNone/>
                <wp:docPr id="116" name="流程图: 过程 1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0480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88" o:spid="_x0000_s1026" o:spt="109" type="#_x0000_t109" style="position:absolute;left:0pt;margin-left:142.4pt;margin-top:116.65pt;height:24pt;width:129pt;z-index:251642880;mso-width-relative:page;mso-height-relative:page;" fillcolor="#BBD5F0" filled="t" stroked="t" coordsize="21600,21600" o:gfxdata="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4BDjdgAAAALAQAADwAAAAAAAAAB&#10;ACAAAAAiAAAAZHJzL2Rvd25yZXYueG1sUEsBAhQAFAAAAAgAh07iQD4KSEdJAgAAhQQAAA4AAAAA&#10;AAAAAQAgAAAAJw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1979930</wp:posOffset>
                </wp:positionH>
                <wp:positionV relativeFrom="paragraph">
                  <wp:posOffset>1481455</wp:posOffset>
                </wp:positionV>
                <wp:extent cx="1181100" cy="295275"/>
                <wp:effectExtent l="0" t="0" r="0" b="0"/>
                <wp:wrapNone/>
                <wp:docPr id="138" name="文本框 1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调查取证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89" o:spid="_x0000_s1026" o:spt="202" type="#_x0000_t202" style="position:absolute;left:0pt;margin-left:155.9pt;margin-top:116.65pt;height:23.25pt;width:93pt;z-index:251664384;mso-width-relative:page;mso-height-relative:page;" filled="f" stroked="f" coordsize="21600,21600" o:gfxdata="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jnVhW2AAAAAsBAAAPAAAAAAAAAAEAIAAAACIAAABk&#10;cnMvZG93bnJldi54bWxQSwECFAAUAAAACACHTuJAebWplpQBAAAF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调查取证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7313930</wp:posOffset>
                </wp:positionV>
                <wp:extent cx="2647315" cy="561340"/>
                <wp:effectExtent l="7620" t="7620" r="12065" b="21590"/>
                <wp:wrapNone/>
                <wp:docPr id="133" name="流程图: 过程 1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56134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93" o:spid="_x0000_s1026" o:spt="109" type="#_x0000_t109" style="position:absolute;left:0pt;margin-left:129.75pt;margin-top:575.9pt;height:44.2pt;width:208.45pt;z-index:251659264;mso-width-relative:page;mso-height-relative:page;" fillcolor="#BBD5F0" filled="t" stroked="t" coordsize="21600,21600" o:gfxdata="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Rf63J2gAAAA0BAAAPAAAAAAAA&#10;AAEAIAAAACIAAABkcnMvZG93bnJldi54bWxQSwECFAAUAAAACACHTuJANJO9ZEkCAACFBAAADgAA&#10;AAAAAAABACAAAAAp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7332345</wp:posOffset>
                </wp:positionV>
                <wp:extent cx="2552700" cy="685800"/>
                <wp:effectExtent l="0" t="0" r="0" b="0"/>
                <wp:wrapNone/>
                <wp:docPr id="155" name="文本框 1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执行行政处罚决定（当事人不履行处罚决定的，申请法院强制执行）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94" o:spid="_x0000_s1026" o:spt="202" type="#_x0000_t202" style="position:absolute;left:0pt;margin-left:134.9pt;margin-top:577.35pt;height:54pt;width:201pt;z-index:251681792;mso-width-relative:page;mso-height-relative:page;" filled="f" stroked="f" coordsize="21600,21600" o:gfxdata="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LW8SBbZAAAADQEAAA8AAAAAAAAAAQAgAAAAIgAA&#10;AGRycy9kb3ducmV2LnhtbFBLAQIUABQAAAAIAIdO4kBEgldZlQEAAAUDAAAOAAAAAAAAAAEAIAAA&#10;ACg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执行行政处罚决定（当事人不履行处罚决定的，申请法院强制执行）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4294505</wp:posOffset>
                </wp:positionH>
                <wp:positionV relativeFrom="paragraph">
                  <wp:posOffset>5672455</wp:posOffset>
                </wp:positionV>
                <wp:extent cx="790575" cy="314325"/>
                <wp:effectExtent l="0" t="0" r="0" b="0"/>
                <wp:wrapNone/>
                <wp:docPr id="152" name="文本框 1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组织听证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99" o:spid="_x0000_s1026" o:spt="202" type="#_x0000_t202" style="position:absolute;left:0pt;margin-left:338.15pt;margin-top:446.65pt;height:24.75pt;width:62.25pt;z-index:251678720;mso-width-relative:page;mso-height-relative:page;" filled="f" stroked="f" coordsize="21600,21600" o:gfxdata="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oRHgB2AAAAAsBAAAPAAAAAAAAAAEAIAAAACIAAABk&#10;cnMvZG93bnJldi54bWxQSwECFAAUAAAACACHTuJAJJWGjJQBAAAE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组织听证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4266565</wp:posOffset>
                </wp:positionH>
                <wp:positionV relativeFrom="paragraph">
                  <wp:posOffset>5625465</wp:posOffset>
                </wp:positionV>
                <wp:extent cx="847725" cy="390525"/>
                <wp:effectExtent l="7620" t="7620" r="20955" b="20955"/>
                <wp:wrapNone/>
                <wp:docPr id="129" name="流程图: 过程 1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3905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00" o:spid="_x0000_s1026" o:spt="109" type="#_x0000_t109" style="position:absolute;left:0pt;margin-left:335.95pt;margin-top:442.95pt;height:30.75pt;width:66.75pt;z-index:251656192;mso-width-relative:page;mso-height-relative:page;" fillcolor="#BBD5F0" filled="t" stroked="t" coordsize="21600,21600" o:gfxdata="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7gKlqNoAAAALAQAADwAAAAAAAAAB&#10;ACAAAAAiAAAAZHJzL2Rvd25yZXYueG1sUEsBAhQAFAAAAAgAh07iQA14qCZHAgAAhAQAAA4AAAAA&#10;AAAAAQAgAAAAKQ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5485130</wp:posOffset>
                </wp:positionH>
                <wp:positionV relativeFrom="paragraph">
                  <wp:posOffset>4653280</wp:posOffset>
                </wp:positionV>
                <wp:extent cx="400050" cy="1333500"/>
                <wp:effectExtent l="7620" t="7620" r="11430" b="11430"/>
                <wp:wrapNone/>
                <wp:docPr id="123" name="流程图: 过程 1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33350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04" o:spid="_x0000_s1026" o:spt="109" type="#_x0000_t109" style="position:absolute;left:0pt;margin-left:431.9pt;margin-top:366.4pt;height:105pt;width:31.5pt;z-index:251650048;mso-width-relative:page;mso-height-relative:page;" fillcolor="#BBD5F0" filled="t" stroked="t" coordsize="21600,21600" o:gfxdata="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+qScPYAAAACwEAAA8AAAAAAAAA&#10;AQAgAAAAIgAAAGRycy9kb3ducmV2LnhtbFBLAQIUABQAAAAIAIdO4kBCKKeFSgIAAIUEAAAOAAAA&#10;AAAAAAEAIAAAACc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5553075</wp:posOffset>
                </wp:positionH>
                <wp:positionV relativeFrom="paragraph">
                  <wp:posOffset>4720590</wp:posOffset>
                </wp:positionV>
                <wp:extent cx="266065" cy="1151890"/>
                <wp:effectExtent l="0" t="0" r="0" b="0"/>
                <wp:wrapNone/>
                <wp:docPr id="149" name="文本框 1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065" cy="1151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复议或听</w:t>
                            </w:r>
                            <w:r>
                              <w:rPr>
                                <w:rFonts w:hint="eastAsia" w:cs="宋体"/>
                              </w:rPr>
                              <w:t>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5" o:spid="_x0000_s1026" o:spt="202" type="#_x0000_t202" style="position:absolute;left:0pt;margin-left:437.25pt;margin-top:371.7pt;height:90.7pt;width:20.95pt;z-index:251675648;mso-width-relative:page;mso-height-relative:page;" filled="f" stroked="f" coordsize="21600,21600" o:gfxdata="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AvmDk2AAAAAsBAAAPAAAAAAAAAAEAIAAAACIAAABk&#10;cnMvZG93bnJldi54bWxQSwECFAAUAAAACACHTuJAjaBI/ZQBAAAF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复议或听</w:t>
                      </w:r>
                      <w:r>
                        <w:rPr>
                          <w:rFonts w:hint="eastAsia" w:cs="宋体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4342765</wp:posOffset>
                </wp:positionH>
                <wp:positionV relativeFrom="paragraph">
                  <wp:posOffset>4996815</wp:posOffset>
                </wp:positionV>
                <wp:extent cx="694690" cy="314325"/>
                <wp:effectExtent l="0" t="0" r="0" b="0"/>
                <wp:wrapNone/>
                <wp:docPr id="148" name="文本框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69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申请听证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6" o:spid="_x0000_s1026" o:spt="202" type="#_x0000_t202" style="position:absolute;left:0pt;margin-left:341.95pt;margin-top:393.45pt;height:24.75pt;width:54.7pt;z-index:251674624;mso-width-relative:page;mso-height-relative:page;" filled="f" stroked="f" coordsize="21600,21600" o:gfxdata="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yyWGGNkAAAALAQAADwAAAAAAAAABACAAAAAiAAAA&#10;ZHJzL2Rvd25yZXYueG1sUEsBAhQAFAAAAAgAh07iQNtf0qaUAQAABAMAAA4AAAAAAAAAAQAgAAAA&#10;KA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申请听证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3046730</wp:posOffset>
                </wp:positionH>
                <wp:positionV relativeFrom="paragraph">
                  <wp:posOffset>4986655</wp:posOffset>
                </wp:positionV>
                <wp:extent cx="838200" cy="276225"/>
                <wp:effectExtent l="0" t="0" r="0" b="0"/>
                <wp:wrapNone/>
                <wp:docPr id="147" name="文本框 1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不申请听证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7" o:spid="_x0000_s1026" o:spt="202" type="#_x0000_t202" style="position:absolute;left:0pt;margin-left:239.9pt;margin-top:392.65pt;height:21.75pt;width:66pt;z-index:251673600;mso-width-relative:page;mso-height-relative:page;" filled="f" stroked="f" coordsize="21600,21600" o:gfxdata="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Rbdm2dkAAAALAQAADwAAAAAAAAABACAAAAAiAAAA&#10;ZHJzL2Rvd25yZXYueG1sUEsBAhQAFAAAAAgAh07iQEH6eWuUAQAABAMAAA4AAAAAAAAAAQAgAAAA&#10;KA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不申请听证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1703705</wp:posOffset>
                </wp:positionH>
                <wp:positionV relativeFrom="paragraph">
                  <wp:posOffset>4939665</wp:posOffset>
                </wp:positionV>
                <wp:extent cx="1009650" cy="333375"/>
                <wp:effectExtent l="0" t="0" r="0" b="0"/>
                <wp:wrapNone/>
                <wp:docPr id="146" name="文本框 1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无陈述申辩意见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8" o:spid="_x0000_s1026" o:spt="202" type="#_x0000_t202" style="position:absolute;left:0pt;margin-left:134.15pt;margin-top:388.95pt;height:26.25pt;width:79.5pt;z-index:251672576;mso-width-relative:page;mso-height-relative:page;" filled="f" stroked="f" coordsize="21600,21600" o:gfxdata="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A1XnBjYAAAACwEAAA8AAAAAAAAAAQAgAAAAIgAAAGRycy9k&#10;b3ducmV2LnhtbFBLAQIUABQAAAAIAIdO4kCotcfxkAEAAAUDAAAOAAAAAAAAAAEAIAAAACc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无陈述申辩意见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1694180</wp:posOffset>
                </wp:positionH>
                <wp:positionV relativeFrom="paragraph">
                  <wp:posOffset>4910455</wp:posOffset>
                </wp:positionV>
                <wp:extent cx="1038225" cy="390525"/>
                <wp:effectExtent l="7620" t="7620" r="20955" b="20955"/>
                <wp:wrapNone/>
                <wp:docPr id="126" name="流程图: 过程 1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3905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09" o:spid="_x0000_s1026" o:spt="109" type="#_x0000_t109" style="position:absolute;left:0pt;margin-left:133.4pt;margin-top:386.65pt;height:30.75pt;width:81.75pt;z-index:251653120;mso-width-relative:page;mso-height-relative:page;" fillcolor="#BBD5F0" filled="t" stroked="t" coordsize="21600,21600" o:gfxdata="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FWQkDZAAAACwEAAA8AAAAAAAAA&#10;AQAgAAAAIgAAAGRycy9kb3ducmV2LnhtbFBLAQIUABQAAAAIAIdO4kBsTcr5SQIAAIU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4996180</wp:posOffset>
                </wp:positionV>
                <wp:extent cx="1133475" cy="304800"/>
                <wp:effectExtent l="0" t="0" r="0" b="0"/>
                <wp:wrapNone/>
                <wp:docPr id="145" name="文本框 1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有陈述申辩意见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10" o:spid="_x0000_s1026" o:spt="202" type="#_x0000_t202" style="position:absolute;left:0pt;margin-left:14.15pt;margin-top:393.4pt;height:24pt;width:89.25pt;z-index:251671552;mso-width-relative:page;mso-height-relative:page;" filled="f" stroked="f" coordsize="21600,21600" o:gfxdata="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IUtuq7XAAAACgEAAA8AAAAAAAAAAQAgAAAAIgAAAGRy&#10;cy9kb3ducmV2LnhtbFBLAQIUABQAAAAIAIdO4kB+IXMslAEAAAUDAAAOAAAAAAAAAAEAIAAAACY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有陈述申辩意见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4265930</wp:posOffset>
                </wp:positionH>
                <wp:positionV relativeFrom="paragraph">
                  <wp:posOffset>4929505</wp:posOffset>
                </wp:positionV>
                <wp:extent cx="819150" cy="409575"/>
                <wp:effectExtent l="7620" t="7620" r="11430" b="20955"/>
                <wp:wrapNone/>
                <wp:docPr id="128" name="流程图: 过程 1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0957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12" o:spid="_x0000_s1026" o:spt="109" type="#_x0000_t109" style="position:absolute;left:0pt;margin-left:335.9pt;margin-top:388.15pt;height:32.25pt;width:64.5pt;z-index:251655168;mso-width-relative:page;mso-height-relative:page;" fillcolor="#BBD5F0" filled="t" stroked="t" coordsize="21600,21600" o:gfxdata="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7eFwe2AAAAAsBAAAPAAAAAAAAAAEA&#10;IAAAACIAAABkcnMvZG93bnJldi54bWxQSwECFAAUAAAACACHTuJAjaTSrUgCAACEBAAADgAAAAAA&#10;AAABACAAAAAn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2989580</wp:posOffset>
                </wp:positionH>
                <wp:positionV relativeFrom="paragraph">
                  <wp:posOffset>4919980</wp:posOffset>
                </wp:positionV>
                <wp:extent cx="923925" cy="438150"/>
                <wp:effectExtent l="7620" t="8255" r="20955" b="10795"/>
                <wp:wrapNone/>
                <wp:docPr id="127" name="流程图: 过程 1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43815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13" o:spid="_x0000_s1026" o:spt="109" type="#_x0000_t109" style="position:absolute;left:0pt;margin-left:235.4pt;margin-top:387.4pt;height:34.5pt;width:72.75pt;z-index:251654144;mso-width-relative:page;mso-height-relative:page;" fillcolor="#BBD5F0" filled="t" stroked="t" coordsize="21600,21600" o:gfxdata="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OH1qNkAAAALAQAADwAAAAAAAAAB&#10;ACAAAAAiAAAAZHJzL2Rvd25yZXYueG1sUEsBAhQAFAAAAAgAh07iQMXEfp9IAgAAhAQAAA4AAAAA&#10;AAAAAQAgAAAAKA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151130</wp:posOffset>
                </wp:positionH>
                <wp:positionV relativeFrom="paragraph">
                  <wp:posOffset>4892040</wp:posOffset>
                </wp:positionV>
                <wp:extent cx="1200150" cy="466725"/>
                <wp:effectExtent l="8255" t="7620" r="10795" b="20955"/>
                <wp:wrapNone/>
                <wp:docPr id="124" name="流程图: 过程 1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4667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14" o:spid="_x0000_s1026" o:spt="109" type="#_x0000_t109" style="position:absolute;left:0pt;margin-left:11.9pt;margin-top:385.2pt;height:36.75pt;width:94.5pt;z-index:251651072;mso-width-relative:page;mso-height-relative:page;" fillcolor="#BBD5F0" filled="t" stroked="t" coordsize="21600,21600" o:gfxdata="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TpZm3ZAAAACgEAAA8AAAAAAAAA&#10;AQAgAAAAIgAAAGRycy9kb3ducmV2LnhtbFBLAQIUABQAAAAIAIdO4kBca07sSQIAAIU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1284605</wp:posOffset>
                </wp:positionH>
                <wp:positionV relativeFrom="paragraph">
                  <wp:posOffset>4129405</wp:posOffset>
                </wp:positionV>
                <wp:extent cx="2876550" cy="352425"/>
                <wp:effectExtent l="0" t="0" r="0" b="0"/>
                <wp:wrapNone/>
                <wp:docPr id="144" name="文本框 1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行政处罚事先告知并告知陈述申辩权、听证权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15" o:spid="_x0000_s1026" o:spt="202" type="#_x0000_t202" style="position:absolute;left:0pt;margin-left:101.15pt;margin-top:325.15pt;height:27.75pt;width:226.5pt;z-index:251670528;mso-width-relative:page;mso-height-relative:page;" filled="f" stroked="f" coordsize="21600,21600" o:gfxdata="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CUEfya1wAAAAsBAAAPAAAAAAAAAAEAIAAAACIAAABkcnMv&#10;ZG93bnJldi54bWxQSwECFAAUAAAACACHTuJA5NqnDpIBAAAFAwAADgAAAAAAAAABACAAAAAm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行政处罚事先告知并告知陈述申辩权、听证权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1217930</wp:posOffset>
                </wp:positionH>
                <wp:positionV relativeFrom="paragraph">
                  <wp:posOffset>4101465</wp:posOffset>
                </wp:positionV>
                <wp:extent cx="2990850" cy="390525"/>
                <wp:effectExtent l="7620" t="7620" r="11430" b="20955"/>
                <wp:wrapNone/>
                <wp:docPr id="122" name="流程图: 过程 1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3905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16" o:spid="_x0000_s1026" o:spt="109" type="#_x0000_t109" style="position:absolute;left:0pt;margin-left:95.9pt;margin-top:322.95pt;height:30.75pt;width:235.5pt;z-index:251649024;mso-width-relative:page;mso-height-relative:page;" fillcolor="#BBD5F0" filled="t" stroked="t" coordsize="21600,21600" o:gfxdata="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q3qBZ2QAAAAsBAAAPAAAAAAAA&#10;AAEAIAAAACIAAABkcnMvZG93bnJldi54bWxQSwECFAAUAAAACACHTuJAEsNagEoCAACFBAAADgAA&#10;AAAAAAABACAAAAAo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3500755</wp:posOffset>
                </wp:positionV>
                <wp:extent cx="1370965" cy="342900"/>
                <wp:effectExtent l="0" t="0" r="0" b="0"/>
                <wp:wrapNone/>
                <wp:docPr id="143" name="文本框 1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096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重大案件集体讨论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17" o:spid="_x0000_s1026" o:spt="202" type="#_x0000_t202" style="position:absolute;left:0pt;margin-left:170.25pt;margin-top:275.65pt;height:27pt;width:107.95pt;z-index:251669504;mso-width-relative:page;mso-height-relative:page;" filled="f" stroked="f" coordsize="21600,21600" o:gfxdata="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Dc15dC1wAAAAsBAAAPAAAAAAAAAAEAIAAAACIAAABkcnMv&#10;ZG93bnJldi54bWxQSwECFAAUAAAACACHTuJA/YfB05IBAAAFAwAADgAAAAAAAAABACAAAAAm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重大案件集体讨论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2834005</wp:posOffset>
                </wp:positionV>
                <wp:extent cx="1076325" cy="323850"/>
                <wp:effectExtent l="0" t="0" r="0" b="0"/>
                <wp:wrapNone/>
                <wp:docPr id="142" name="文本框 1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法制审核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18" o:spid="_x0000_s1026" o:spt="202" type="#_x0000_t202" style="position:absolute;left:0pt;margin-left:179.2pt;margin-top:223.15pt;height:25.5pt;width:84.75pt;z-index:251668480;mso-width-relative:page;mso-height-relative:page;" filled="f" stroked="f" coordsize="21600,21600" o:gfxdata="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CCNw6I2QAAAAsBAAAPAAAAAAAAAAEAIAAAACIA&#10;AABkcnMvZG93bnJldi54bWxQSwECFAAUAAAACACHTuJAAJn405YBAAAFAwAADgAAAAAAAAABACAA&#10;AAAoAQAAZHJzL2Uyb0RvYy54bWxQSwUGAAAAAAYABgBZAQAAM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法制审核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3424555</wp:posOffset>
                </wp:positionV>
                <wp:extent cx="2009775" cy="476250"/>
                <wp:effectExtent l="34290" t="8255" r="51435" b="10795"/>
                <wp:wrapNone/>
                <wp:docPr id="121" name="流程图: 决策 1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7625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19" o:spid="_x0000_s1026" o:spt="110" type="#_x0000_t110" style="position:absolute;left:0pt;margin-left:140.95pt;margin-top:269.65pt;height:37.5pt;width:158.25pt;z-index:251648000;mso-width-relative:page;mso-height-relative:page;" fillcolor="#BBD5F0" filled="t" stroked="t" coordsize="21600,21600" o:gfxdata="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aozTLbAAAACwEAAA8A&#10;AAAAAAAAAQAgAAAAIgAAAGRycy9kb3ducmV2LnhtbFBLAQIUABQAAAAIAIdO4kCHgCCyTQIAAIYE&#10;AAAOAAAAAAAAAAEAIAAAACoBAABkcnMvZTJvRG9jLnhtbFBLBQYAAAAABgAGAFkBAADp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2767965</wp:posOffset>
                </wp:positionV>
                <wp:extent cx="1905000" cy="466090"/>
                <wp:effectExtent l="33655" t="8255" r="42545" b="20955"/>
                <wp:wrapNone/>
                <wp:docPr id="120" name="流程图: 决策 1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6609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20" o:spid="_x0000_s1026" o:spt="110" type="#_x0000_t110" style="position:absolute;left:0pt;margin-left:143.15pt;margin-top:217.95pt;height:36.7pt;width:150pt;z-index:251646976;mso-width-relative:page;mso-height-relative:page;" fillcolor="#BBD5F0" filled="t" stroked="t" coordsize="21600,21600" o:gfxdata="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6ERrEtkAAAALAQAADwAA&#10;AAAAAAABACAAAAAiAAAAZHJzL2Rvd25yZXYueG1sUEsBAhQAFAAAAAgAh07iQHUSUZROAgAAhgQA&#10;AA4AAAAAAAAAAQAgAAAAKAEAAGRycy9lMm9Eb2MueG1sUEsFBgAAAAAGAAYAWQEAAOg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4770755</wp:posOffset>
                </wp:positionH>
                <wp:positionV relativeFrom="paragraph">
                  <wp:posOffset>2100580</wp:posOffset>
                </wp:positionV>
                <wp:extent cx="895350" cy="342900"/>
                <wp:effectExtent l="0" t="0" r="0" b="0"/>
                <wp:wrapNone/>
                <wp:docPr id="141" name="文本框 1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撤销案件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21" o:spid="_x0000_s1026" o:spt="202" type="#_x0000_t202" style="position:absolute;left:0pt;margin-left:375.65pt;margin-top:165.4pt;height:27pt;width:70.5pt;z-index:251667456;mso-width-relative:page;mso-height-relative:page;" filled="f" stroked="f" coordsize="21600,21600" o:gfxdata="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+LgnxtgAAAALAQAADwAAAAAAAAABACAAAAAiAAAA&#10;ZHJzL2Rvd25yZXYueG1sUEsBAhQAFAAAAAgAh07iQKR4BpeVAQAABA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撤销案件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1694815</wp:posOffset>
                </wp:positionH>
                <wp:positionV relativeFrom="paragraph">
                  <wp:posOffset>2054860</wp:posOffset>
                </wp:positionV>
                <wp:extent cx="2047875" cy="522605"/>
                <wp:effectExtent l="0" t="0" r="0" b="0"/>
                <wp:wrapNone/>
                <wp:docPr id="140" name="文本框 1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522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办案机构形成调查终结报告，提出初步处罚意见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22" o:spid="_x0000_s1026" o:spt="202" type="#_x0000_t202" style="position:absolute;left:0pt;margin-left:133.45pt;margin-top:161.8pt;height:41.15pt;width:161.25pt;z-index:251666432;mso-width-relative:page;mso-height-relative:page;" filled="f" stroked="f" coordsize="21600,21600" o:gfxdata="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liIsxdgAAAALAQAADwAAAAAAAAABACAAAAAiAAAA&#10;ZHJzL2Rvd25yZXYueG1sUEsBAhQAFAAAAAgAh07iQM0PZzWVAQAABQ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办案机构形成调查终结报告，提出初步处罚意见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4570730</wp:posOffset>
                </wp:positionH>
                <wp:positionV relativeFrom="paragraph">
                  <wp:posOffset>2024380</wp:posOffset>
                </wp:positionV>
                <wp:extent cx="1266825" cy="476250"/>
                <wp:effectExtent l="8255" t="7620" r="20320" b="11430"/>
                <wp:wrapNone/>
                <wp:docPr id="119" name="流程图: 终止 1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476250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25" o:spid="_x0000_s1026" o:spt="116" type="#_x0000_t116" style="position:absolute;left:0pt;margin-left:359.9pt;margin-top:159.4pt;height:37.5pt;width:99.75pt;z-index:251645952;mso-width-relative:page;mso-height-relative:page;" fillcolor="#BBD5F0" filled="t" stroked="t" coordsize="21600,21600" o:gfxdata="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TZU3G2AAAAAsBAAAP&#10;AAAAAAAAAAEAIAAAACIAAABkcnMvZG93bnJldi54bWxQSwECFAAUAAAACACHTuJAA9Q0x1ECAACI&#10;BAAADgAAAAAAAAABACAAAAAnAQAAZHJzL2Uyb0RvYy54bWxQSwUGAAAAAAYABgBZAQAA6g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1570355</wp:posOffset>
                </wp:positionH>
                <wp:positionV relativeFrom="paragraph">
                  <wp:posOffset>2014855</wp:posOffset>
                </wp:positionV>
                <wp:extent cx="2305050" cy="485775"/>
                <wp:effectExtent l="7620" t="7620" r="11430" b="20955"/>
                <wp:wrapNone/>
                <wp:docPr id="118" name="流程图: 过程 1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48577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26" o:spid="_x0000_s1026" o:spt="109" type="#_x0000_t109" style="position:absolute;left:0pt;margin-left:123.65pt;margin-top:158.65pt;height:38.25pt;width:181.5pt;z-index:251644928;mso-width-relative:page;mso-height-relative:page;" fillcolor="#BBD5F0" filled="t" stroked="t" coordsize="21600,21600" o:gfxdata="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2kudqNgAAAALAQAADwAAAAAAAAAB&#10;ACAAAAAiAAAAZHJzL2Rvd25yZXYueG1sUEsBAhQAFAAAAAgAh07iQEQC2J5JAgAAhQQAAA4AAAAA&#10;AAAAAQAgAAAAJw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1024890</wp:posOffset>
                </wp:positionV>
                <wp:extent cx="1238250" cy="276225"/>
                <wp:effectExtent l="0" t="0" r="0" b="0"/>
                <wp:wrapNone/>
                <wp:docPr id="137" name="文本框 1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立案审批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27" o:spid="_x0000_s1026" o:spt="202" type="#_x0000_t202" style="position:absolute;left:0pt;margin-left:160.4pt;margin-top:80.7pt;height:21.75pt;width:97.5pt;z-index:251663360;mso-width-relative:page;mso-height-relative:page;" filled="f" stroked="f" coordsize="21600,21600" o:gfxdata="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ieAL8NcAAAALAQAADwAAAAAAAAABACAAAAAiAAAAZHJzL2Rv&#10;d25yZXYueG1sUEsBAhQAFAAAAAgAh07iQIpPP1KQAQAABQM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立案审批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1043305</wp:posOffset>
                </wp:positionV>
                <wp:extent cx="1409700" cy="228600"/>
                <wp:effectExtent l="7620" t="8255" r="11430" b="10795"/>
                <wp:wrapNone/>
                <wp:docPr id="115" name="流程图: 过程 1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22860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28" o:spid="_x0000_s1026" o:spt="109" type="#_x0000_t109" style="position:absolute;left:0pt;margin-left:152.15pt;margin-top:82.15pt;height:18pt;width:111pt;z-index:251641856;mso-width-relative:page;mso-height-relative:page;" fillcolor="#BBD5F0" filled="t" stroked="t" coordsize="21600,21600" o:gfxdata="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cKOH+1wAAAAsBAAAPAAAAAAAAAAEA&#10;IAAAACIAAABkcnMvZG93bnJldi54bWxQSwECFAAUAAAACACHTuJAkkrJ60kCAACFBAAADgAAAAAA&#10;AAABACAAAAAm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595630</wp:posOffset>
                </wp:positionV>
                <wp:extent cx="2857500" cy="323850"/>
                <wp:effectExtent l="0" t="0" r="0" b="0"/>
                <wp:wrapNone/>
                <wp:docPr id="136" name="文本框 1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初步确认违法事实，责令停止违法行为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29" o:spid="_x0000_s1026" o:spt="202" type="#_x0000_t202" style="position:absolute;left:0pt;margin-left:106.4pt;margin-top:46.9pt;height:25.5pt;width:225pt;z-index:251662336;mso-width-relative:page;mso-height-relative:page;" filled="f" stroked="f" coordsize="21600,21600" o:gfxdata="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npX1X1wAAAAoBAAAPAAAAAAAAAAEAIAAAACIAAABk&#10;cnMvZG93bnJldi54bWxQSwECFAAUAAAACACHTuJAb5vPw5UBAAAFAwAADgAAAAAAAAABACAAAAAm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初步确认违法事实，责令停止违法行为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894080</wp:posOffset>
                </wp:positionH>
                <wp:positionV relativeFrom="paragraph">
                  <wp:posOffset>605790</wp:posOffset>
                </wp:positionV>
                <wp:extent cx="3733800" cy="276225"/>
                <wp:effectExtent l="7620" t="8255" r="11430" b="20320"/>
                <wp:wrapNone/>
                <wp:docPr id="114" name="流程图: 过程 1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2762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30" o:spid="_x0000_s1026" o:spt="109" type="#_x0000_t109" style="position:absolute;left:0pt;margin-left:70.4pt;margin-top:47.7pt;height:21.75pt;width:294pt;z-index:251640832;mso-width-relative:page;mso-height-relative:page;" fillcolor="#BBD5F0" filled="t" stroked="t" coordsize="21600,21600" o:gfxdata="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8R+HUdgAAAAKAQAADwAAAAAAAAAB&#10;ACAAAAAiAAAAZHJzL2Rvd25yZXYueG1sUEsBAhQAFAAAAAgAh07iQHMdKZhJAgAAhQQAAA4AAAAA&#10;AAAAAQAgAAAAJw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1941830</wp:posOffset>
                </wp:positionH>
                <wp:positionV relativeFrom="paragraph">
                  <wp:posOffset>147955</wp:posOffset>
                </wp:positionV>
                <wp:extent cx="1314450" cy="285750"/>
                <wp:effectExtent l="0" t="0" r="0" b="0"/>
                <wp:wrapNone/>
                <wp:docPr id="135" name="文本框 1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31" o:spid="_x0000_s1026" o:spt="202" type="#_x0000_t202" style="position:absolute;left:0pt;margin-left:152.9pt;margin-top:11.65pt;height:22.5pt;width:103.5pt;z-index:251661312;mso-width-relative:page;mso-height-relative:page;" filled="f" stroked="f" coordsize="21600,21600" o:gfxdata="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BDsKWI1gAAAAkBAAAPAAAAAAAAAAEAIAAAACIAAABkcnMv&#10;ZG93bnJldi54bWxQSwECFAAUAAAACACHTuJA2RQSQ5MBAAAFAwAADgAAAAAAAAABACAAAAAl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案件来源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128905</wp:posOffset>
                </wp:positionV>
                <wp:extent cx="2428875" cy="266700"/>
                <wp:effectExtent l="8255" t="7620" r="20320" b="11430"/>
                <wp:wrapNone/>
                <wp:docPr id="113" name="流程图: 终止 1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66700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32" o:spid="_x0000_s1026" o:spt="116" type="#_x0000_t116" style="position:absolute;left:0pt;margin-left:112.4pt;margin-top:10.15pt;height:21pt;width:191.25pt;z-index:251639808;mso-width-relative:page;mso-height-relative:page;" fillcolor="#BBD5F0" filled="t" stroked="t" coordsize="21600,21600" o:gfxdata="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qqo7D1QAAAAkBAAAPAAAA&#10;AAAAAAEAIAAAACIAAABkcnMvZG93bnJldi54bWxQSwECFAAUAAAACACHTuJANVhKL1ECAACIBAAA&#10;DgAAAAAAAAABACAAAAAkAQAAZHJzL2Uyb0RvYy54bWxQSwUGAAAAAAYABgBZAQAA5w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1270</wp:posOffset>
                </wp:positionV>
                <wp:extent cx="635" cy="200025"/>
                <wp:effectExtent l="37465" t="0" r="38100" b="9525"/>
                <wp:wrapNone/>
                <wp:docPr id="254" name="直线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00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7" o:spid="_x0000_s1026" o:spt="20" style="position:absolute;left:0pt;margin-left:206pt;margin-top:0.1pt;height:15.75pt;width:0.05pt;z-index:251783168;mso-width-relative:page;mso-height-relative:page;" filled="f" stroked="t" coordsize="21600,21600" o:gfxdata="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g76avNUAAAAHAQAADwAAAAAAAAAB&#10;ACAAAAAiAAAAZHJzL2Rvd25yZXYueG1sUEsBAhQAFAAAAAgAh07iQNoYfHraAQAAlw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89535</wp:posOffset>
                </wp:positionV>
                <wp:extent cx="0" cy="142875"/>
                <wp:effectExtent l="38100" t="0" r="38100" b="9525"/>
                <wp:wrapNone/>
                <wp:docPr id="258" name="直线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4" o:spid="_x0000_s1026" o:spt="20" style="position:absolute;left:0pt;flip:x;margin-left:206pt;margin-top:7.05pt;height:11.25pt;width:0pt;z-index:251787264;mso-width-relative:page;mso-height-relative:page;" filled="f" stroked="t" coordsize="21600,21600" o:gfxdata="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CCmjnXAAAACQEAAA8A&#10;AAAAAAAAAQAgAAAAIgAAAGRycy9kb3ducmV2LnhtbFBLAQIUABQAAAAIAIdO4kCMhMaI3wEAAJ8D&#10;AAAOAAAAAAAAAAEAIAAAACYBAABkcnMvZTJvRG9jLnhtbFBLBQYAAAAABgAGAFkBAAB3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144780</wp:posOffset>
                </wp:positionV>
                <wp:extent cx="1219200" cy="1428750"/>
                <wp:effectExtent l="8255" t="7620" r="10795" b="11430"/>
                <wp:wrapNone/>
                <wp:docPr id="117" name="流程图: 过程 1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42875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24" o:spid="_x0000_s1026" o:spt="109" type="#_x0000_t109" style="position:absolute;left:0pt;margin-left:-0.65pt;margin-top:11.4pt;height:112.5pt;width:96pt;z-index:251643904;mso-width-relative:page;mso-height-relative:page;" fillcolor="#BBD5F0" filled="t" stroked="t" coordsize="21600,21600" o:gfxdata="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ewSn6tgAAAAJAQAADwAAAAAAAAAB&#10;ACAAAAAiAAAAZHJzL2Rvd25yZXYueG1sUEsBAhQAFAAAAAgAh07iQMMWu+ZJAgAAhgQAAA4AAAAA&#10;AAAAAQAgAAAAJw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183515</wp:posOffset>
                </wp:positionV>
                <wp:extent cx="1225550" cy="1877060"/>
                <wp:effectExtent l="0" t="0" r="0" b="0"/>
                <wp:wrapNone/>
                <wp:docPr id="139" name="文本框 1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5550" cy="1877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违法事项，对公民处以五十元以下，对法人或其他组织处以一千元以下罚款或警告可以处罚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23" o:spid="_x0000_s1026" o:spt="202" type="#_x0000_t202" style="position:absolute;left:0pt;margin-left:2.3pt;margin-top:14.45pt;height:147.8pt;width:96.5pt;z-index:251665408;mso-width-relative:page;mso-height-relative:page;" filled="f" stroked="f" coordsize="21600,21600" o:gfxdata="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gaXsJ1gAAAAgBAAAPAAAAAAAAAAEAIAAAACIAAABk&#10;cnMvZG93bnJldi54bWxQSwECFAAUAAAACACHTuJACbCvVpYBAAAGAwAADgAAAAAAAAABACAAAAAl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违法事项，对公民处以五十元以下，对法人或其他组织处以一千元以下罚款或警告可以处罚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2616835</wp:posOffset>
                </wp:positionH>
                <wp:positionV relativeFrom="paragraph">
                  <wp:posOffset>128270</wp:posOffset>
                </wp:positionV>
                <wp:extent cx="7620" cy="164465"/>
                <wp:effectExtent l="33655" t="635" r="34925" b="6350"/>
                <wp:wrapNone/>
                <wp:docPr id="255" name="直线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6446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0" o:spid="_x0000_s1026" o:spt="20" style="position:absolute;left:0pt;margin-left:206.05pt;margin-top:10.1pt;height:12.95pt;width:0.6pt;z-index:251784192;mso-width-relative:page;mso-height-relative:page;" filled="f" stroked="t" coordsize="21600,21600" o:gfxdata="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vKTRm2AAAAAkBAAAPAAAA&#10;AAAAAAEAIAAAACIAAABkcnMvZG93bnJldi54bWxQSwECFAAUAAAACACHTuJAkgQn79wBAACYAwAA&#10;DgAAAAAAAAABACAAAAAn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-170180</wp:posOffset>
                </wp:positionH>
                <wp:positionV relativeFrom="paragraph">
                  <wp:posOffset>173990</wp:posOffset>
                </wp:positionV>
                <wp:extent cx="25400" cy="5240020"/>
                <wp:effectExtent l="7620" t="0" r="24130" b="17780"/>
                <wp:wrapNone/>
                <wp:docPr id="176" name="直线 1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524002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6" o:spid="_x0000_s1026" o:spt="20" style="position:absolute;left:0pt;margin-left:-13.4pt;margin-top:13.7pt;height:412.6pt;width:2pt;z-index:251703296;mso-width-relative:page;mso-height-relative:page;" filled="f" stroked="t" coordsize="21600,21600" o:gfxdata="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AoWB51QAAAAoBAAAPAAAAAAAAAAEA&#10;IAAAACIAAABkcnMvZG93bnJldi54bWxQSwECFAAUAAAACACHTuJABePZ9dkBAACXAwAADgAAAAAA&#10;AAABACAAAAAkAQAAZHJzL2Uyb0RvYy54bWxQSwUGAAAAAAYABgBZAQAAb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170815</wp:posOffset>
                </wp:positionV>
                <wp:extent cx="176530" cy="3175"/>
                <wp:effectExtent l="0" t="0" r="0" b="0"/>
                <wp:wrapNone/>
                <wp:docPr id="175" name="直线 1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6530" cy="31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7" o:spid="_x0000_s1026" o:spt="20" style="position:absolute;left:0pt;flip:x y;margin-left:-15.95pt;margin-top:13.45pt;height:0.25pt;width:13.9pt;z-index:251702272;mso-width-relative:page;mso-height-relative:page;" filled="f" stroked="t" coordsize="21600,21600" o:gfxdata="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aot/XZAAAACAEA&#10;AA8AAAAAAAAAAQAgAAAAIgAAAGRycy9kb3ducmV2LnhtbFBLAQIUABQAAAAIAIdO4kAxs4g74AEA&#10;AKkDAAAOAAAAAAAAAAEAIAAAACgBAABkcnMvZTJvRG9jLnhtbFBLBQYAAAAABgAGAFkBAAB6BQAA&#10;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2624455</wp:posOffset>
                </wp:positionH>
                <wp:positionV relativeFrom="paragraph">
                  <wp:posOffset>3175</wp:posOffset>
                </wp:positionV>
                <wp:extent cx="0" cy="166370"/>
                <wp:effectExtent l="38100" t="0" r="38100" b="5080"/>
                <wp:wrapNone/>
                <wp:docPr id="157" name="直线 1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7" o:spid="_x0000_s1026" o:spt="20" style="position:absolute;left:0pt;margin-left:206.65pt;margin-top:0.25pt;height:13.1pt;width:0pt;z-index:251683840;mso-width-relative:page;mso-height-relative:page;" filled="f" stroked="t" coordsize="21600,21600" o:gfxdata="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8A4xPdQAAAAHAQAADwAAAAAAAAAB&#10;ACAAAAAiAAAAZHJzL2Rvd25yZXYueG1sUEsBAhQAFAAAAAgAh07iQAFU0SXbAQAAlgMAAA4AAAAA&#10;AAAAAQAgAAAAI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186690</wp:posOffset>
                </wp:positionV>
                <wp:extent cx="1270" cy="160655"/>
                <wp:effectExtent l="37465" t="0" r="37465" b="10795"/>
                <wp:wrapNone/>
                <wp:docPr id="256" name="直线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606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1" o:spid="_x0000_s1026" o:spt="20" style="position:absolute;left:0pt;flip:x;margin-left:215.05pt;margin-top:14.7pt;height:12.65pt;width:0.1pt;z-index:251785216;mso-width-relative:page;mso-height-relative:page;" filled="f" stroked="t" coordsize="21600,21600" o:gfxdata="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S1QP9gAAAAJ&#10;AQAADwAAAAAAAAABACAAAAAiAAAAZHJzL2Rvd25yZXYueG1sUEsBAhQAFAAAAAgAh07iQIh6nsLj&#10;AQAAogMAAA4AAAAAAAAAAQAgAAAAJwEAAGRycy9lMm9Eb2MueG1sUEsFBgAAAAAGAAYAWQEAAHwF&#10;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195580</wp:posOffset>
                </wp:positionV>
                <wp:extent cx="0" cy="191770"/>
                <wp:effectExtent l="38100" t="0" r="38100" b="17780"/>
                <wp:wrapNone/>
                <wp:docPr id="160" name="直线 1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3" o:spid="_x0000_s1026" o:spt="20" style="position:absolute;left:0pt;margin-left:219.8pt;margin-top:15.4pt;height:15.1pt;width:0pt;z-index:251686912;mso-width-relative:page;mso-height-relative:page;" filled="f" stroked="t" coordsize="21600,21600" o:gfxdata="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oyOddYAAAAJAQAADwAAAAAAAAAB&#10;ACAAAAAiAAAAZHJzL2Rvd25yZXYueG1sUEsBAhQAFAAAAAgAh07iQEBW+fzZAQAAlg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52070</wp:posOffset>
                </wp:positionV>
                <wp:extent cx="635" cy="144145"/>
                <wp:effectExtent l="38100" t="0" r="37465" b="8255"/>
                <wp:wrapNone/>
                <wp:docPr id="161" name="直线 1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414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2" o:spid="_x0000_s1026" o:spt="20" style="position:absolute;left:0pt;margin-left:219.8pt;margin-top:4.1pt;height:11.35pt;width:0.05pt;z-index:251687936;mso-width-relative:page;mso-height-relative:page;" filled="f" stroked="t" coordsize="21600,21600" o:gfxdata="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BMDDD1wAAAAgBAAAPAAAAAAAA&#10;AAEAIAAAACIAAABkcnMvZG93bnJldi54bWxQSwECFAAUAAAACACHTuJA71bBY9oBAACY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53975</wp:posOffset>
                </wp:positionV>
                <wp:extent cx="635" cy="361950"/>
                <wp:effectExtent l="37465" t="0" r="38100" b="0"/>
                <wp:wrapNone/>
                <wp:docPr id="261" name="直线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19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2" o:spid="_x0000_s1026" o:spt="20" style="position:absolute;left:0pt;margin-left:271.45pt;margin-top:4.25pt;height:28.5pt;width:0.05pt;z-index:251790336;mso-width-relative:page;mso-height-relative:page;" filled="f" stroked="t" coordsize="21600,21600" o:gfxdata="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rVJwx9cAAAAIAQAADwAA&#10;AAAAAAABACAAAAAiAAAAZHJzL2Rvd25yZXYueG1sUEsBAhQAFAAAAAgAh07iQBxOXSneAQAAlwMA&#10;AA4AAAAAAAAAAQAgAAAAJgEAAGRycy9lMm9Eb2MueG1sUEsFBgAAAAAGAAYAWQEAAHY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4657090</wp:posOffset>
                </wp:positionH>
                <wp:positionV relativeFrom="paragraph">
                  <wp:posOffset>91440</wp:posOffset>
                </wp:positionV>
                <wp:extent cx="635" cy="238125"/>
                <wp:effectExtent l="37465" t="0" r="38100" b="9525"/>
                <wp:wrapNone/>
                <wp:docPr id="257" name="直线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81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2" o:spid="_x0000_s1026" o:spt="20" style="position:absolute;left:0pt;margin-left:366.7pt;margin-top:7.2pt;height:18.75pt;width:0.05pt;z-index:251786240;mso-width-relative:page;mso-height-relative:page;" filled="f" stroked="t" coordsize="21600,21600" o:gfxdata="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uhgaDYAAAACQEAAA8AAAAA&#10;AAAAAQAgAAAAIgAAAGRycy9kb3ducmV2LnhtbFBLAQIUABQAAAAIAIdO4kDAsG2E2wEAAJc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2161540</wp:posOffset>
                </wp:positionH>
                <wp:positionV relativeFrom="paragraph">
                  <wp:posOffset>149860</wp:posOffset>
                </wp:positionV>
                <wp:extent cx="635" cy="781050"/>
                <wp:effectExtent l="37465" t="0" r="38100" b="0"/>
                <wp:wrapNone/>
                <wp:docPr id="260" name="直线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810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4" o:spid="_x0000_s1026" o:spt="20" style="position:absolute;left:0pt;margin-left:170.2pt;margin-top:11.8pt;height:61.5pt;width:0.05pt;z-index:251789312;mso-width-relative:page;mso-height-relative:page;" filled="f" stroked="t" coordsize="21600,21600" o:gfxdata="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HNY1o1wAAAAoBAAAPAAAA&#10;AAAAAAEAIAAAACIAAABkcnMvZG93bnJldi54bWxQSwECFAAUAAAACACHTuJAiE/NOd0BAACXAwAA&#10;DgAAAAAAAAABACAAAAAm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3352165</wp:posOffset>
                </wp:positionH>
                <wp:positionV relativeFrom="paragraph">
                  <wp:posOffset>9525</wp:posOffset>
                </wp:positionV>
                <wp:extent cx="8890" cy="666115"/>
                <wp:effectExtent l="30480" t="0" r="36830" b="635"/>
                <wp:wrapNone/>
                <wp:docPr id="179" name="直线 1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66611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3" o:spid="_x0000_s1026" o:spt="20" style="position:absolute;left:0pt;margin-left:263.95pt;margin-top:0.75pt;height:52.45pt;width:0.7pt;z-index:251706368;mso-width-relative:page;mso-height-relative:page;" filled="f" stroked="t" coordsize="21600,21600" o:gfxdata="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VF+1zXAAAACQEAAA8A&#10;AAAAAAAAAQAgAAAAIgAAAGRycy9kb3ducmV2LnhtbFBLAQIUABQAAAAIAIdO4kCP1zNm3wEAAJkD&#10;AAAOAAAAAAAAAAEAIAAAACYBAABkcnMvZTJvRG9jLnhtbFBLBQYAAAAABgAGAFkBAAB3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675005</wp:posOffset>
                </wp:positionH>
                <wp:positionV relativeFrom="paragraph">
                  <wp:posOffset>22860</wp:posOffset>
                </wp:positionV>
                <wp:extent cx="635" cy="652780"/>
                <wp:effectExtent l="38100" t="0" r="37465" b="13970"/>
                <wp:wrapNone/>
                <wp:docPr id="164" name="直线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65278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9" o:spid="_x0000_s1026" o:spt="20" style="position:absolute;left:0pt;flip:x;margin-left:53.15pt;margin-top:1.8pt;height:51.4pt;width:0.05pt;z-index:251691008;mso-width-relative:page;mso-height-relative:page;" filled="f" stroked="t" coordsize="21600,21600" o:gfxdata="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kP8KC1QAAAAkB&#10;AAAPAAAAAAAAAAEAIAAAACIAAABkcnMvZG93bnJldi54bWxQSwECFAAUAAAACACHTuJAn+xBUOUB&#10;AACiAwAADgAAAAAAAAABACAAAAAk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5080</wp:posOffset>
                </wp:positionV>
                <wp:extent cx="2038350" cy="683895"/>
                <wp:effectExtent l="24765" t="8255" r="32385" b="12700"/>
                <wp:wrapNone/>
                <wp:docPr id="132" name="流程图: 决策 1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68389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02" o:spid="_x0000_s1026" o:spt="110" type="#_x0000_t110" style="position:absolute;left:0pt;margin-left:143.15pt;margin-top:0.4pt;height:53.85pt;width:160.5pt;z-index:251658240;mso-width-relative:page;mso-height-relative:page;" fillcolor="#BBD5F0" filled="t" stroked="t" coordsize="21600,21600" o:gfxdata="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NknH/LWAAAACAEAAA8AAAAA&#10;AAAAAQAgAAAAIgAAAGRycy9kb3ducmV2LnhtbFBLAQIUABQAAAAIAIdO4kCMAUKNTwIAAIYEAAAO&#10;AAAAAAAAAAEAIAAAACUBAABkcnMvZTJvRG9jLnhtbFBLBQYAAAAABgAGAFkBAADm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157480</wp:posOffset>
                </wp:positionV>
                <wp:extent cx="1543050" cy="391160"/>
                <wp:effectExtent l="7620" t="7620" r="11430" b="20320"/>
                <wp:wrapNone/>
                <wp:docPr id="125" name="流程图: 过程 1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9116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11" o:spid="_x0000_s1026" o:spt="109" type="#_x0000_t109" style="position:absolute;left:0pt;margin-left:0pt;margin-top:12.4pt;height:30.8pt;width:121.5pt;z-index:251652096;mso-width-relative:page;mso-height-relative:page;" fillcolor="#BBD5F0" filled="t" stroked="t" coordsize="21600,21600" o:gfxdata="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qeI+NUAAAAGAQAADwAAAAAAAAABACAA&#10;AAAiAAAAZHJzL2Rvd25yZXYueG1sUEsBAhQAFAAAAAgAh07iQA5tEwxJAgAAhQQAAA4AAAAAAAAA&#10;AQAgAAAAJAEAAGRycy9lMm9Eb2MueG1sUEsFBgAAAAAGAAYAWQEAAN8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17145</wp:posOffset>
                </wp:positionV>
                <wp:extent cx="952500" cy="294640"/>
                <wp:effectExtent l="0" t="0" r="0" b="0"/>
                <wp:wrapNone/>
                <wp:docPr id="153" name="文本框 1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制作听证笔录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98" o:spid="_x0000_s1026" o:spt="202" type="#_x0000_t202" style="position:absolute;left:0pt;margin-left:338.9pt;margin-top:1.35pt;height:23.2pt;width:75pt;z-index:251679744;mso-width-relative:page;mso-height-relative:page;" filled="f" stroked="f" coordsize="21600,21600" o:gfxdata="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elyuMtUAAAAIAQAADwAAAAAAAAABACAAAAAiAAAAZHJz&#10;L2Rvd25yZXYueG1sUEsBAhQAFAAAAAgAh07iQNwndfSVAQAABAMAAA4AAAAAAAAAAQAgAAAAJAEA&#10;AGRycy9lMm9Eb2MueG1sUEsFBgAAAAAGAAYAWQEAAC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制作听证笔录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17145</wp:posOffset>
                </wp:positionV>
                <wp:extent cx="1733550" cy="294640"/>
                <wp:effectExtent l="0" t="0" r="0" b="0"/>
                <wp:wrapNone/>
                <wp:docPr id="151" name="文本框 1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经审批，作出行政处罚决定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1" o:spid="_x0000_s1026" o:spt="202" type="#_x0000_t202" style="position:absolute;left:0pt;margin-left:161.9pt;margin-top:1.35pt;height:23.2pt;width:136.5pt;z-index:251677696;mso-width-relative:page;mso-height-relative:page;" filled="f" stroked="f" coordsize="21600,21600" o:gfxdata="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CnvOX7WAAAACAEAAA8AAAAAAAAAAQAgAAAAIgAAAGRy&#10;cy9kb3ducmV2LnhtbFBLAQIUABQAAAAIAIdO4kBvRDe2lQEAAAUDAAAOAAAAAAAAAAEAIAAAACU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经审批，作出行政处罚决定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4209415</wp:posOffset>
                </wp:positionH>
                <wp:positionV relativeFrom="paragraph">
                  <wp:posOffset>17145</wp:posOffset>
                </wp:positionV>
                <wp:extent cx="1057275" cy="294640"/>
                <wp:effectExtent l="7620" t="7620" r="20955" b="21590"/>
                <wp:wrapNone/>
                <wp:docPr id="130" name="流程图: 过程 1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29464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97" o:spid="_x0000_s1026" o:spt="109" type="#_x0000_t109" style="position:absolute;left:0pt;margin-left:331.45pt;margin-top:1.35pt;height:23.2pt;width:83.25pt;z-index:251657216;mso-width-relative:page;mso-height-relative:page;" fillcolor="#BBD5F0" filled="t" stroked="t" coordsize="21600,21600" o:gfxdata="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gtUkt2AAAAAgBAAAPAAAAAAAAAAEA&#10;IAAAACIAAABkcnMvZG93bnJldi54bWxQSwECFAAUAAAACACHTuJAl6y6CkgCAACFBAAADgAAAAAA&#10;AAABACAAAAAn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3865880</wp:posOffset>
                </wp:positionH>
                <wp:positionV relativeFrom="paragraph">
                  <wp:posOffset>168275</wp:posOffset>
                </wp:positionV>
                <wp:extent cx="286385" cy="0"/>
                <wp:effectExtent l="0" t="38100" r="18415" b="38100"/>
                <wp:wrapNone/>
                <wp:docPr id="172" name="直线 1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0" o:spid="_x0000_s1026" o:spt="20" style="position:absolute;left:0pt;flip:x;margin-left:304.4pt;margin-top:13.25pt;height:0pt;width:22.55pt;z-index:251699200;mso-width-relative:page;mso-height-relative:page;" filled="f" stroked="t" coordsize="21600,21600" o:gfxdata="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ZLJuP2AAAAAkB&#10;AAAPAAAAAAAAAAEAIAAAACIAAABkcnMvZG93bnJldi54bWxQSwECFAAUAAAACACHTuJA2CXYjuIB&#10;AACgAwAADgAAAAAAAAABACAAAAAn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1523365</wp:posOffset>
                </wp:positionH>
                <wp:positionV relativeFrom="paragraph">
                  <wp:posOffset>167640</wp:posOffset>
                </wp:positionV>
                <wp:extent cx="266700" cy="635"/>
                <wp:effectExtent l="0" t="37465" r="0" b="38100"/>
                <wp:wrapNone/>
                <wp:docPr id="165" name="直线 1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8" o:spid="_x0000_s1026" o:spt="20" style="position:absolute;left:0pt;margin-left:119.95pt;margin-top:13.2pt;height:0.05pt;width:21pt;z-index:251692032;mso-width-relative:page;mso-height-relative:page;" filled="f" stroked="t" coordsize="21600,21600" o:gfxdata="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QTiptcAAAAJAQAADwAAAAAA&#10;AAABACAAAAAiAAAAZHJzL2Rvd25yZXYueG1sUEsBAhQAFAAAAAgAh07iQPj65ivbAQAAmAMAAA4A&#10;AAAAAAAAAQAgAAAAJg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17145</wp:posOffset>
                </wp:positionV>
                <wp:extent cx="1428750" cy="413385"/>
                <wp:effectExtent l="0" t="0" r="0" b="0"/>
                <wp:wrapNone/>
                <wp:docPr id="150" name="文本框 1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记录陈述申辩意见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3" o:spid="_x0000_s1026" o:spt="202" type="#_x0000_t202" style="position:absolute;left:0pt;margin-left:3.65pt;margin-top:1.35pt;height:32.55pt;width:112.5pt;z-index:251676672;mso-width-relative:page;mso-height-relative:page;" filled="f" stroked="f" coordsize="21600,21600" o:gfxdata="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59iTd0wAAAAYBAAAPAAAAAAAAAAEAIAAAACIAAABkcnMvZG93&#10;bnJldi54bWxQSwECFAAUAAAACACHTuJAwl2PipMBAAAFAwAADgAAAAAAAAABACAAAAAi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记录陈述申辩意见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b/>
          <w:bCs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b/>
          <w:bCs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2884805</wp:posOffset>
                </wp:positionH>
                <wp:positionV relativeFrom="paragraph">
                  <wp:posOffset>81280</wp:posOffset>
                </wp:positionV>
                <wp:extent cx="0" cy="137795"/>
                <wp:effectExtent l="38100" t="0" r="38100" b="14605"/>
                <wp:wrapNone/>
                <wp:docPr id="178" name="直线 1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7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4" o:spid="_x0000_s1026" o:spt="20" style="position:absolute;left:0pt;margin-left:227.15pt;margin-top:6.4pt;height:10.85pt;width:0pt;z-index:251705344;mso-width-relative:page;mso-height-relative:page;" filled="f" stroked="t" coordsize="21600,21600" o:gfxdata="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WymbXAAAACQEAAA8AAAAAAAAA&#10;AQAgAAAAIgAAAGRycy9kb3ducmV2LnhtbFBLAQIUABQAAAAIAIdO4kCgg6rv2QEAAJY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-143510</wp:posOffset>
                </wp:positionH>
                <wp:positionV relativeFrom="paragraph">
                  <wp:posOffset>137160</wp:posOffset>
                </wp:positionV>
                <wp:extent cx="2419350" cy="635"/>
                <wp:effectExtent l="0" t="37465" r="0" b="38100"/>
                <wp:wrapNone/>
                <wp:docPr id="177" name="直线 1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935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5" o:spid="_x0000_s1026" o:spt="20" style="position:absolute;left:0pt;margin-left:-11.3pt;margin-top:10.8pt;height:0.05pt;width:190.5pt;z-index:251704320;mso-width-relative:page;mso-height-relative:page;" filled="f" stroked="t" coordsize="21600,21600" o:gfxdata="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FwtiNgAAAAJAQAA&#10;DwAAAAAAAAABACAAAAAiAAAAZHJzL2Rvd25yZXYueG1sUEsBAhQAFAAAAAgAh07iQNgrW8DgAQAA&#10;mQMAAA4AAAAAAAAAAQAgAAAAJwEAAGRycy9lMm9Eb2MueG1sUEsFBgAAAAAGAAYAWQEAAHkFAAAA&#10;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2390140</wp:posOffset>
                </wp:positionH>
                <wp:positionV relativeFrom="paragraph">
                  <wp:posOffset>14605</wp:posOffset>
                </wp:positionV>
                <wp:extent cx="752475" cy="287655"/>
                <wp:effectExtent l="0" t="0" r="0" b="0"/>
                <wp:wrapNone/>
                <wp:docPr id="154" name="文本框 1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95" o:spid="_x0000_s1026" o:spt="202" type="#_x0000_t202" style="position:absolute;left:0pt;margin-left:188.2pt;margin-top:1.15pt;height:22.65pt;width:59.25pt;z-index:251680768;mso-width-relative:page;mso-height-relative:page;" filled="f" stroked="f" coordsize="21600,21600" o:gfxdata="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Ak/PFNcAAAAIAQAADwAAAAAAAAABACAAAAAiAAAAZHJz&#10;L2Rvd25yZXYueG1sUEsBAhQAFAAAAAgAh07iQBz7l96TAQAABAMAAA4AAAAAAAAAAQAgAAAAJgEA&#10;AGRycy9lMm9Eb2MueG1sUEsFBgAAAAAGAAYAWQEAAC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2247265</wp:posOffset>
                </wp:positionH>
                <wp:positionV relativeFrom="paragraph">
                  <wp:posOffset>14605</wp:posOffset>
                </wp:positionV>
                <wp:extent cx="1095375" cy="287655"/>
                <wp:effectExtent l="7620" t="7620" r="20955" b="9525"/>
                <wp:wrapNone/>
                <wp:docPr id="131" name="流程图: 过程 1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28765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96" o:spid="_x0000_s1026" o:spt="109" type="#_x0000_t109" style="position:absolute;left:0pt;margin-left:176.95pt;margin-top:1.15pt;height:22.65pt;width:86.25pt;z-index:251658240;mso-width-relative:page;mso-height-relative:page;" fillcolor="#BBD5F0" filled="t" stroked="t" coordsize="21600,21600" o:gfxdata="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g8pH01wAAAAgBAAAPAAAAAAAAAAEA&#10;IAAAACIAAABkcnMvZG93bnJldi54bWxQSwECFAAUAAAACACHTuJAHgIcbkkCAACFBAAADgAAAAAA&#10;AAABACAAAAAm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2896235</wp:posOffset>
                </wp:positionH>
                <wp:positionV relativeFrom="paragraph">
                  <wp:posOffset>99695</wp:posOffset>
                </wp:positionV>
                <wp:extent cx="635" cy="142875"/>
                <wp:effectExtent l="38100" t="0" r="37465" b="9525"/>
                <wp:wrapNone/>
                <wp:docPr id="180" name="直线 1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28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2" o:spid="_x0000_s1026" o:spt="20" style="position:absolute;left:0pt;margin-left:228.05pt;margin-top:7.85pt;height:11.25pt;width:0.05pt;z-index:251707392;mso-width-relative:page;mso-height-relative:page;" filled="f" stroked="t" coordsize="21600,21600" o:gfxdata="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7HApC1wAAAAkBAAAPAAAAAAAA&#10;AAEAIAAAACIAAABkcnMvZG93bnJldi54bWxQSwECFAAUAAAACACHTuJAacyly9oBAACY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177800</wp:posOffset>
                </wp:positionV>
                <wp:extent cx="635" cy="196215"/>
                <wp:effectExtent l="37465" t="0" r="38100" b="13335"/>
                <wp:wrapNone/>
                <wp:docPr id="181" name="直线 1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621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59" o:spid="_x0000_s1026" o:spt="20" style="position:absolute;left:0pt;margin-left:228pt;margin-top:14pt;height:15.45pt;width:0.05pt;z-index:251708416;mso-width-relative:page;mso-height-relative:page;" filled="f" stroked="t" coordsize="21600,21600" o:gfxdata="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BYIaTYAAAACQEAAA8AAAAA&#10;AAAAAQAgAAAAIgAAAGRycy9kb3ducmV2LnhtbFBLAQIUABQAAAAIAIdO4kAeRVbU2wEAAJg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  <w:lang w:val="en-US" w:eastAsia="zh-CN"/>
        </w:rPr>
        <w:t>维登乡</w:t>
      </w:r>
      <w:r>
        <w:rPr>
          <w:rFonts w:hint="eastAsia" w:cs="宋体"/>
          <w:b/>
          <w:bCs/>
          <w:sz w:val="44"/>
          <w:szCs w:val="44"/>
        </w:rPr>
        <w:t>行政复议审理工作流程图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855980</wp:posOffset>
                </wp:positionH>
                <wp:positionV relativeFrom="paragraph">
                  <wp:posOffset>7560945</wp:posOffset>
                </wp:positionV>
                <wp:extent cx="476250" cy="619125"/>
                <wp:effectExtent l="6350" t="5080" r="12700" b="4445"/>
                <wp:wrapNone/>
                <wp:docPr id="220" name="直线 1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6191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33" o:spid="_x0000_s1026" o:spt="20" style="position:absolute;left:0pt;margin-left:67.4pt;margin-top:595.35pt;height:48.75pt;width:37.5pt;z-index:251748352;mso-width-relative:page;mso-height-relative:page;" filled="f" stroked="t" coordsize="21600,21600" o:gfxdata="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QjZ/f2QAAAA0B&#10;AAAPAAAAAAAAAAEAIAAAACIAAABkcnMvZG93bnJldi54bWxQSwECFAAUAAAACACHTuJAg9GAxeEB&#10;AACbAwAADgAAAAAAAAABACAAAAAo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2446655</wp:posOffset>
                </wp:positionH>
                <wp:positionV relativeFrom="paragraph">
                  <wp:posOffset>7922895</wp:posOffset>
                </wp:positionV>
                <wp:extent cx="285750" cy="257175"/>
                <wp:effectExtent l="0" t="5715" r="19050" b="3810"/>
                <wp:wrapNone/>
                <wp:docPr id="219" name="直线 1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2571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34" o:spid="_x0000_s1026" o:spt="20" style="position:absolute;left:0pt;flip:x;margin-left:192.65pt;margin-top:623.85pt;height:20.25pt;width:22.5pt;z-index:251747328;mso-width-relative:page;mso-height-relative:page;" filled="f" stroked="t" coordsize="21600,21600" o:gfxdata="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rEP&#10;sNsAAAANAQAADwAAAAAAAAABACAAAAAiAAAAZHJzL2Rvd25yZXYueG1sUEsBAhQAFAAAAAgAh07i&#10;QGpWXwTmAQAApQMAAA4AAAAAAAAAAQAgAAAAKgEAAGRycy9lMm9Eb2MueG1sUEsFBgAAAAAGAAYA&#10;WQEAAII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1647190</wp:posOffset>
                </wp:positionH>
                <wp:positionV relativeFrom="paragraph">
                  <wp:posOffset>8178165</wp:posOffset>
                </wp:positionV>
                <wp:extent cx="485775" cy="316230"/>
                <wp:effectExtent l="0" t="0" r="0" b="0"/>
                <wp:wrapNone/>
                <wp:docPr id="207" name="文本框 1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16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结案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35" o:spid="_x0000_s1026" o:spt="202" type="#_x0000_t202" style="position:absolute;left:0pt;margin-left:129.7pt;margin-top:643.95pt;height:24.9pt;width:38.25pt;z-index:251735040;mso-width-relative:page;mso-height-relative:page;" filled="f" stroked="f" coordsize="21600,21600" o:gfxdata="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GqYTADaAAAADQEAAA8AAAAAAAAAAQAgAAAA&#10;IgAAAGRycy9kb3ducmV2LnhtbFBLAQIUABQAAAAIAIdO4kCSuC8SlwEAAAQDAAAOAAAAAAAAAAEA&#10;IAAAACkBAABkcnMvZTJvRG9jLnhtbFBLBQYAAAAABgAGAFkBAAAy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结案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8178165</wp:posOffset>
                </wp:positionV>
                <wp:extent cx="1276350" cy="276225"/>
                <wp:effectExtent l="8255" t="7620" r="10795" b="20955"/>
                <wp:wrapNone/>
                <wp:docPr id="197" name="流程图: 终止 1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276225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36" o:spid="_x0000_s1026" o:spt="116" type="#_x0000_t116" style="position:absolute;left:0pt;margin-left:97.4pt;margin-top:643.95pt;height:21.75pt;width:100.5pt;z-index:251724800;mso-width-relative:page;mso-height-relative:page;" fillcolor="#BBD5F0" filled="t" stroked="t" coordsize="21600,21600" o:gfxdata="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xr/F+2QAAAA0BAAAP&#10;AAAAAAAAAAEAIAAAACIAAABkcnMvZG93bnJldi54bWxQSwECFAAUAAAACACHTuJADDSXiFACAACI&#10;BAAADgAAAAAAAAABACAAAAAoAQAAZHJzL2Uyb0RvYy54bWxQSwUGAAAAAAYABgBZAQAA6g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3923030</wp:posOffset>
                </wp:positionH>
                <wp:positionV relativeFrom="paragraph">
                  <wp:posOffset>7513320</wp:posOffset>
                </wp:positionV>
                <wp:extent cx="635" cy="238125"/>
                <wp:effectExtent l="37465" t="0" r="38100" b="9525"/>
                <wp:wrapNone/>
                <wp:docPr id="218" name="直线 1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81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37" o:spid="_x0000_s1026" o:spt="20" style="position:absolute;left:0pt;margin-left:308.9pt;margin-top:591.6pt;height:18.75pt;width:0.05pt;z-index:251746304;mso-width-relative:page;mso-height-relative:page;" filled="f" stroked="t" coordsize="21600,21600" o:gfxdata="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FveA42QAAAA0BAAAPAAAA&#10;AAAAAAEAIAAAACIAAABkcnMvZG93bnJldi54bWxQSwECFAAUAAAACACHTuJA4V/aQtsBAACYAwAA&#10;DgAAAAAAAAABACAAAAAo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-427355</wp:posOffset>
                </wp:positionH>
                <wp:positionV relativeFrom="paragraph">
                  <wp:posOffset>5822950</wp:posOffset>
                </wp:positionV>
                <wp:extent cx="647700" cy="857250"/>
                <wp:effectExtent l="7620" t="8255" r="30480" b="10795"/>
                <wp:wrapNone/>
                <wp:docPr id="216" name="右弧形箭头 1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47700" cy="857250"/>
                        </a:xfrm>
                        <a:prstGeom prst="curvedLeftArrow">
                          <a:avLst>
                            <a:gd name="adj1" fmla="val 26470"/>
                            <a:gd name="adj2" fmla="val 52941"/>
                            <a:gd name="adj3" fmla="val 3333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右弧形箭头 1339" o:spid="_x0000_s1026" o:spt="103" type="#_x0000_t103" style="position:absolute;left:0pt;flip:x;margin-left:-33.65pt;margin-top:458.5pt;height:67.5pt;width:51pt;z-index:251744256;mso-width-relative:page;mso-height-relative:page;" fillcolor="#BBD5F0" filled="t" stroked="t" coordsize="21600,21600" o:gfxdata="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OpiX62QAAAAsBAAAPAAAAAAAAAAEA&#10;IAAAACIAAABkcnMvZG93bnJldi54bWxQSwECFAAUAAAACACHTuJAQZM8R4ACAAAABQAADgAAAAAA&#10;AAABACAAAAAoAQAAZHJzL2Uyb0RvYy54bWxQSwUGAAAAAAYABgBZAQAAGgYAAAAA&#10;" adj="12960,19440,7199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4970780</wp:posOffset>
                </wp:positionH>
                <wp:positionV relativeFrom="paragraph">
                  <wp:posOffset>5882005</wp:posOffset>
                </wp:positionV>
                <wp:extent cx="590550" cy="714375"/>
                <wp:effectExtent l="13335" t="8255" r="24765" b="1270"/>
                <wp:wrapNone/>
                <wp:docPr id="215" name="左弧形箭头 1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90550" cy="714375"/>
                        </a:xfrm>
                        <a:prstGeom prst="curvedRightArrow">
                          <a:avLst>
                            <a:gd name="adj1" fmla="val 24193"/>
                            <a:gd name="adj2" fmla="val 48387"/>
                            <a:gd name="adj3" fmla="val 3333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弧形箭头 1340" o:spid="_x0000_s1026" o:spt="102" type="#_x0000_t102" style="position:absolute;left:0pt;flip:x;margin-left:391.4pt;margin-top:463.15pt;height:56.25pt;width:46.5pt;z-index:251743232;mso-width-relative:page;mso-height-relative:page;" fillcolor="#BBD5F0" filled="t" stroked="t" coordsize="21600,21600" o:gfxdata="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Q2fbx1wAAAAwBAAAPAAAAAAAAAAEAIAAAACIA&#10;AABkcnMvZG93bnJldi54bWxQSwECFAAUAAAACACHTuJAfE7C8HwCAAABBQAADgAAAAAAAAABACAA&#10;AAAmAQAAZHJzL2Uyb0RvYy54bWxQSwUGAAAAAAYABgBZAQAAFAYAAAAA&#10;" adj="12960,19440,14401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3028315</wp:posOffset>
                </wp:positionH>
                <wp:positionV relativeFrom="paragraph">
                  <wp:posOffset>7150100</wp:posOffset>
                </wp:positionV>
                <wp:extent cx="1895475" cy="287655"/>
                <wp:effectExtent l="0" t="0" r="0" b="0"/>
                <wp:wrapNone/>
                <wp:docPr id="204" name="文本框 1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复议决定送达当事人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41" o:spid="_x0000_s1026" o:spt="202" type="#_x0000_t202" style="position:absolute;left:0pt;margin-left:238.45pt;margin-top:563pt;height:22.65pt;width:149.25pt;z-index:251731968;mso-width-relative:page;mso-height-relative:page;" filled="f" stroked="f" coordsize="21600,21600" o:gfxdata="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Dyn6+t2QAAAA0BAAAPAAAAAAAAAAEAIAAAACIA&#10;AABkcnMvZG93bnJldi54bWxQSwECFAAUAAAACACHTuJALHaSb5YBAAAFAwAADgAAAAAAAAABACAA&#10;AAAoAQAAZHJzL2Uyb0RvYy54bWxQSwUGAAAAAAYABgBZAQAAM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复议决定送达当事人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2856230</wp:posOffset>
                </wp:positionH>
                <wp:positionV relativeFrom="paragraph">
                  <wp:posOffset>7092315</wp:posOffset>
                </wp:positionV>
                <wp:extent cx="2171700" cy="409575"/>
                <wp:effectExtent l="8255" t="7620" r="10795" b="20955"/>
                <wp:wrapNone/>
                <wp:docPr id="195" name="流程图: 过程 1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40957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42" o:spid="_x0000_s1026" o:spt="109" type="#_x0000_t109" style="position:absolute;left:0pt;margin-left:224.9pt;margin-top:558.45pt;height:32.25pt;width:171pt;z-index:251722752;mso-width-relative:page;mso-height-relative:page;" fillcolor="#BBD5F0" filled="t" stroked="t" coordsize="21600,21600" o:gfxdata="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BfKxTZAAAADQEAAA8AAAAAAAAA&#10;AQAgAAAAIgAAAGRycy9kb3ducmV2LnhtbFBLAQIUABQAAAAIAIdO4kDQjDoZSQIAAIU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6280785</wp:posOffset>
                </wp:positionV>
                <wp:extent cx="2543175" cy="668655"/>
                <wp:effectExtent l="31115" t="8255" r="35560" b="8890"/>
                <wp:wrapNone/>
                <wp:docPr id="194" name="流程图: 决策 1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66865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43" o:spid="_x0000_s1026" o:spt="110" type="#_x0000_t110" style="position:absolute;left:0pt;margin-left:209.95pt;margin-top:494.55pt;height:52.65pt;width:200.25pt;z-index:251721728;mso-width-relative:page;mso-height-relative:page;" fillcolor="#BBD5F0" filled="t" stroked="t" coordsize="21600,21600" o:gfxdata="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U1HKdoAAAAMAQAA&#10;DwAAAAAAAAABACAAAAAiAAAAZHJzL2Rvd25yZXYueG1sUEsBAhQAFAAAAAgAh07iQK7+fApQAgAA&#10;hgQAAA4AAAAAAAAAAQAgAAAAKQEAAGRycy9lMm9Eb2MueG1sUEsFBgAAAAAGAAYAWQEAAOsFAAAA&#10;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6471285</wp:posOffset>
                </wp:positionV>
                <wp:extent cx="2037715" cy="287020"/>
                <wp:effectExtent l="0" t="0" r="0" b="0"/>
                <wp:wrapNone/>
                <wp:docPr id="203" name="文本框 1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7715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复议机关受理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60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日内作出复议决定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44" o:spid="_x0000_s1026" o:spt="202" type="#_x0000_t202" style="position:absolute;left:0pt;margin-left:229.5pt;margin-top:509.55pt;height:22.6pt;width:160.45pt;z-index:251730944;mso-width-relative:page;mso-height-relative:page;" filled="f" stroked="f" coordsize="21600,21600" o:gfxdata="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oO9wWtkAAAANAQAADwAAAAAAAAABACAAAAAi&#10;AAAAZHJzL2Rvd25yZXYueG1sUEsBAhQAFAAAAAgAh07iQFcWvLiXAQAABQMAAA4AAAAAAAAAAQAg&#10;AAAAKAEAAGRycy9lMm9Eb2MueG1sUEsFBgAAAAAGAAYAWQEAAD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复议机关受理</w:t>
                      </w:r>
                      <w:r>
                        <w:rPr>
                          <w:sz w:val="18"/>
                          <w:szCs w:val="18"/>
                        </w:rPr>
                        <w:t>60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日内作出复议决定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275590</wp:posOffset>
                </wp:positionH>
                <wp:positionV relativeFrom="paragraph">
                  <wp:posOffset>6589395</wp:posOffset>
                </wp:positionV>
                <wp:extent cx="1190625" cy="712470"/>
                <wp:effectExtent l="0" t="0" r="0" b="0"/>
                <wp:wrapNone/>
                <wp:docPr id="206" name="文本框 1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当事人和解或由复议机关按照自愿、合法原则进行调解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45" o:spid="_x0000_s1026" o:spt="202" type="#_x0000_t202" style="position:absolute;left:0pt;margin-left:21.7pt;margin-top:518.85pt;height:56.1pt;width:93.75pt;z-index:251734016;mso-width-relative:page;mso-height-relative:page;" filled="f" stroked="f" coordsize="21600,21600" o:gfxdata="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Wa+d8dkAAAAMAQAADwAAAAAAAAABACAAAAAi&#10;AAAAZHJzL2Rvd25yZXYueG1sUEsBAhQAFAAAAAgAh07iQAxHyZGXAQAABQMAAA4AAAAAAAAAAQAg&#10;AAAAKAEAAGRycy9lMm9Eb2MueG1sUEsFBgAAAAAGAAYAWQEAAD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当事人和解或由复议机关按照自愿、合法原则进行调解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6308725</wp:posOffset>
                </wp:positionV>
                <wp:extent cx="1333500" cy="1209675"/>
                <wp:effectExtent l="7620" t="8255" r="11430" b="20320"/>
                <wp:wrapNone/>
                <wp:docPr id="193" name="流程图: 过程 1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20967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46" o:spid="_x0000_s1026" o:spt="109" type="#_x0000_t109" style="position:absolute;left:0pt;margin-left:16.4pt;margin-top:496.75pt;height:95.25pt;width:105pt;z-index:251720704;mso-width-relative:page;mso-height-relative:page;" fillcolor="#BBD5F0" filled="t" stroked="t" coordsize="21600,21600" o:gfxdata="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1XGU32QAAAAsBAAAPAAAAAAAA&#10;AAEAIAAAACIAAABkcnMvZG93bnJldi54bWxQSwECFAAUAAAACACHTuJAQhU1wkoCAACGBAAADgAA&#10;AAAAAAABACAAAAAo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5423535</wp:posOffset>
                </wp:positionV>
                <wp:extent cx="2904490" cy="499745"/>
                <wp:effectExtent l="0" t="0" r="0" b="0"/>
                <wp:wrapNone/>
                <wp:docPr id="202" name="文本框 1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449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对行政复议案件进行审理，审理依据是法律、法规、规章或有普遍约束力的决定、命令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47" o:spid="_x0000_s1026" o:spt="202" type="#_x0000_t202" style="position:absolute;left:0pt;margin-left:92.95pt;margin-top:427.05pt;height:39.35pt;width:228.7pt;z-index:251729920;mso-width-relative:page;mso-height-relative:page;" filled="f" stroked="f" coordsize="21600,21600" o:gfxdata="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L2JesbYAAAACwEAAA8AAAAAAAAAAQAgAAAAIgAA&#10;AGRycy9kb3ducmV2LnhtbFBLAQIUABQAAAAIAIdO4kDSYd1algEAAAUDAAAOAAAAAAAAAAEAIAAA&#10;ACc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对行政复议案件进行审理，审理依据是法律、法规、规章或有普遍约束力的决定、命令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256540</wp:posOffset>
                </wp:positionH>
                <wp:positionV relativeFrom="paragraph">
                  <wp:posOffset>5337810</wp:posOffset>
                </wp:positionV>
                <wp:extent cx="4686935" cy="706755"/>
                <wp:effectExtent l="8255" t="7620" r="10160" b="9525"/>
                <wp:wrapNone/>
                <wp:docPr id="192" name="流程图: 过程 1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935" cy="70675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48" o:spid="_x0000_s1026" o:spt="109" type="#_x0000_t109" style="position:absolute;left:0pt;margin-left:20.2pt;margin-top:420.3pt;height:55.65pt;width:369.05pt;z-index:251719680;mso-width-relative:page;mso-height-relative:page;" fillcolor="#BBD5F0" filled="t" stroked="t" coordsize="21600,21600" o:gfxdata="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Rm7CLaAAAACgEAAA8AAAAAAAAA&#10;AQAgAAAAIgAAAGRycy9kb3ducmV2LnhtbFBLAQIUABQAAAAIAIdO4kCyQ/maSAIAAIUEAAAOAAAA&#10;AAAAAAEAIAAAACk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3081655</wp:posOffset>
                </wp:positionV>
                <wp:extent cx="635" cy="342900"/>
                <wp:effectExtent l="37465" t="0" r="38100" b="0"/>
                <wp:wrapNone/>
                <wp:docPr id="212" name="直线 1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51" o:spid="_x0000_s1026" o:spt="20" style="position:absolute;left:0pt;margin-left:79.4pt;margin-top:242.65pt;height:27pt;width:0.05pt;z-index:251740160;mso-width-relative:page;mso-height-relative:page;" filled="f" stroked="t" coordsize="21600,21600" o:gfxdata="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6wbLbZAAAACwEAAA8A&#10;AAAAAAAAAQAgAAAAIgAAAGRycy9kb3ducmV2LnhtbFBLAQIUABQAAAAIAIdO4kDfniD13QEAAJgD&#10;AAAOAAAAAAAAAAEAIAAAACgBAABkcnMvZTJvRG9jLnhtbFBLBQYAAAAABgAGAFkBAAB3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5266055</wp:posOffset>
                </wp:positionH>
                <wp:positionV relativeFrom="paragraph">
                  <wp:posOffset>2129155</wp:posOffset>
                </wp:positionV>
                <wp:extent cx="752475" cy="895350"/>
                <wp:effectExtent l="13970" t="8255" r="14605" b="10795"/>
                <wp:wrapNone/>
                <wp:docPr id="211" name="右弧形箭头 1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895350"/>
                        </a:xfrm>
                        <a:prstGeom prst="curvedLeftArrow">
                          <a:avLst>
                            <a:gd name="adj1" fmla="val 23797"/>
                            <a:gd name="adj2" fmla="val 47594"/>
                            <a:gd name="adj3" fmla="val 3333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右弧形箭头 1352" o:spid="_x0000_s1026" o:spt="103" type="#_x0000_t103" style="position:absolute;left:0pt;margin-left:414.65pt;margin-top:167.65pt;height:70.5pt;width:59.25pt;z-index:251739136;mso-width-relative:page;mso-height-relative:page;" fillcolor="#BBD5F0" filled="t" stroked="t" coordsize="21600,21600" o:gfxdata="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SJwO+NsAAAALAQAADwAAAAAAAAABACAAAAAiAAAA&#10;ZHJzL2Rvd25yZXYueG1sUEsBAhQAFAAAAAgAh07iQGMdYMJ2AgAA9gQAAA4AAAAAAAAAAQAgAAAA&#10;KgEAAGRycy9lMm9Eb2MueG1sUEsFBgAAAAAGAAYAWQEAABIGAAAAAA==&#10;" adj="12960,19440,7199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3047365</wp:posOffset>
                </wp:positionH>
                <wp:positionV relativeFrom="paragraph">
                  <wp:posOffset>2604770</wp:posOffset>
                </wp:positionV>
                <wp:extent cx="1952625" cy="527685"/>
                <wp:effectExtent l="0" t="0" r="0" b="0"/>
                <wp:wrapNone/>
                <wp:docPr id="199" name="文本框 1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27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不符合规定，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日内书面告知申请人，不予受理或转送复议申请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53" o:spid="_x0000_s1026" o:spt="202" type="#_x0000_t202" style="position:absolute;left:0pt;margin-left:239.95pt;margin-top:205.1pt;height:41.55pt;width:153.75pt;z-index:251726848;mso-width-relative:page;mso-height-relative:page;" filled="f" stroked="f" coordsize="21600,21600" o:gfxdata="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1jDqPtgAAAALAQAADwAAAAAAAAABACAAAAAiAAAA&#10;ZHJzL2Rvd25yZXYueG1sUEsBAhQAFAAAAAgAh07iQJ9ni4+VAQAABQ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不符合规定，</w:t>
                      </w:r>
                      <w:r>
                        <w:rPr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日内书面告知申请人，不予受理或转送复议申请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2546350</wp:posOffset>
                </wp:positionV>
                <wp:extent cx="2457450" cy="638175"/>
                <wp:effectExtent l="8255" t="7620" r="10795" b="20955"/>
                <wp:wrapNone/>
                <wp:docPr id="190" name="流程图: 终止 1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638175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54" o:spid="_x0000_s1026" o:spt="116" type="#_x0000_t116" style="position:absolute;left:0pt;margin-left:219.65pt;margin-top:200.5pt;height:50.25pt;width:193.5pt;z-index:251717632;mso-width-relative:page;mso-height-relative:page;" fillcolor="#BBD5F0" filled="t" stroked="t" coordsize="21600,21600" o:gfxdata="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CdJ4TtcAAAALAQAADwAA&#10;AAAAAAABACAAAAAiAAAAZHJzL2Rvd25yZXYueG1sUEsBAhQAFAAAAAgAh07iQKNWLOJQAgAAiAQA&#10;AA4AAAAAAAAAAQAgAAAAJgEAAGRycy9lMm9Eb2MueG1sUEsFBgAAAAAGAAYAWQEAAOg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2747645</wp:posOffset>
                </wp:positionV>
                <wp:extent cx="2258060" cy="314325"/>
                <wp:effectExtent l="0" t="0" r="0" b="0"/>
                <wp:wrapNone/>
                <wp:docPr id="198" name="文本框 1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06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符合规定，复议机关决定受理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55" o:spid="_x0000_s1026" o:spt="202" type="#_x0000_t202" style="position:absolute;left:0pt;margin-left:26.9pt;margin-top:216.35pt;height:24.75pt;width:177.8pt;z-index:251725824;mso-width-relative:page;mso-height-relative:page;" filled="f" stroked="f" coordsize="21600,21600" o:gfxdata="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eEWI8NgAAAAKAQAADwAAAAAAAAABACAAAAAiAAAA&#10;ZHJzL2Rvd25yZXYueG1sUEsBAhQAFAAAAAgAh07iQLB/2ACVAQAABQ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符合规定，复议机关决定受理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2736850</wp:posOffset>
                </wp:positionV>
                <wp:extent cx="2514600" cy="304800"/>
                <wp:effectExtent l="8255" t="8255" r="10795" b="10795"/>
                <wp:wrapNone/>
                <wp:docPr id="188" name="流程图: 过程 1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30480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56" o:spid="_x0000_s1026" o:spt="109" type="#_x0000_t109" style="position:absolute;left:0pt;margin-left:15.65pt;margin-top:215.5pt;height:24pt;width:198pt;z-index:251715584;mso-width-relative:page;mso-height-relative:page;" fillcolor="#BBD5F0" filled="t" stroked="t" coordsize="21600,21600" o:gfxdata="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lVoCzZAAAACgEAAA8AAAAAAAAA&#10;AQAgAAAAIgAAAGRycy9kb3ducmV2LnhtbFBLAQIUABQAAAAIAIdO4kBi0eMKSQIAAIU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-626745</wp:posOffset>
                </wp:positionH>
                <wp:positionV relativeFrom="paragraph">
                  <wp:posOffset>2157730</wp:posOffset>
                </wp:positionV>
                <wp:extent cx="790575" cy="742950"/>
                <wp:effectExtent l="8255" t="8255" r="20320" b="10795"/>
                <wp:wrapNone/>
                <wp:docPr id="210" name="左弧形箭头 1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742950"/>
                        </a:xfrm>
                        <a:prstGeom prst="curvedRightArrow">
                          <a:avLst>
                            <a:gd name="adj1" fmla="val 20000"/>
                            <a:gd name="adj2" fmla="val 40000"/>
                            <a:gd name="adj3" fmla="val 35470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弧形箭头 1357" o:spid="_x0000_s1026" o:spt="102" type="#_x0000_t102" style="position:absolute;left:0pt;margin-left:-49.35pt;margin-top:169.9pt;height:58.5pt;width:62.25pt;z-index:251738112;mso-width-relative:page;mso-height-relative:page;" fillcolor="#BBD5F0" filled="t" stroked="t" coordsize="21600,21600" o:gfxdata="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7UA6h2QAAAAoBAAAPAAAAAAAAAAEAIAAAACIAAABkcnMvZG93&#10;bnJldi54bWxQSwECFAAUAAAACACHTuJA6WUbU3ECAAD3BAAADgAAAAAAAAABACAAAAAoAQAAZHJz&#10;L2Uyb0RvYy54bWxQSwUGAAAAAAYABgBZAQAACwYAAAAA&#10;" adj="12960,19440,14401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1879600</wp:posOffset>
                </wp:positionV>
                <wp:extent cx="5029200" cy="544830"/>
                <wp:effectExtent l="7620" t="8255" r="11430" b="18415"/>
                <wp:wrapNone/>
                <wp:docPr id="186" name="流程图: 过程 1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54483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58" o:spid="_x0000_s1026" o:spt="109" type="#_x0000_t109" style="position:absolute;left:0pt;margin-left:15.65pt;margin-top:148pt;height:42.9pt;width:396pt;z-index:251713536;mso-width-relative:page;mso-height-relative:page;" fillcolor="#BBD5F0" filled="t" stroked="t" coordsize="21600,21600" o:gfxdata="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IdDBN1wAAAAoBAAAPAAAAAAAAAAEA&#10;IAAAACIAAABkcnMvZG93bnJldi54bWxQSwECFAAUAAAACACHTuJAOpI4mEkCAACFBAAADgAAAAAA&#10;AAABACAAAAAm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2399030</wp:posOffset>
                </wp:positionH>
                <wp:positionV relativeFrom="paragraph">
                  <wp:posOffset>652780</wp:posOffset>
                </wp:positionV>
                <wp:extent cx="635" cy="219075"/>
                <wp:effectExtent l="37465" t="0" r="38100" b="9525"/>
                <wp:wrapNone/>
                <wp:docPr id="208" name="直线 1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90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60" o:spid="_x0000_s1026" o:spt="20" style="position:absolute;left:0pt;margin-left:188.9pt;margin-top:51.4pt;height:17.25pt;width:0.05pt;z-index:251736064;mso-width-relative:page;mso-height-relative:page;" filled="f" stroked="t" coordsize="21600,21600" o:gfxdata="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q6lrrYAAAACwEAAA8AAAAA&#10;AAAAAQAgAAAAIgAAAGRycy9kb3ducmV2LnhtbFBLAQIUABQAAAAIAIdO4kDBbXah2wEAAJg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7781290</wp:posOffset>
                </wp:positionV>
                <wp:extent cx="2322195" cy="494665"/>
                <wp:effectExtent l="0" t="0" r="0" b="0"/>
                <wp:wrapNone/>
                <wp:docPr id="205" name="文本框 1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2195" cy="494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申请人不起诉，或者不履行最终复议决定，由行政机关或法院强制执行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61" o:spid="_x0000_s1026" o:spt="202" type="#_x0000_t202" style="position:absolute;left:0pt;margin-left:234.1pt;margin-top:612.7pt;height:38.95pt;width:182.85pt;z-index:251732992;mso-width-relative:page;mso-height-relative:page;" filled="f" stroked="f" coordsize="21600,21600" o:gfxdata="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JSOlfjZAAAADQEAAA8AAAAAAAAAAQAgAAAAIgAA&#10;AGRycy9kb3ducmV2LnhtbFBLAQIUABQAAAAIAIdO4kAMSyzElQEAAAUDAAAOAAAAAAAAAAEAIAAA&#10;ACg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申请人不起诉，或者不履行最终复议决定，由行政机关或法院强制执行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7787640</wp:posOffset>
                </wp:positionV>
                <wp:extent cx="2686050" cy="468630"/>
                <wp:effectExtent l="7620" t="7620" r="11430" b="19050"/>
                <wp:wrapNone/>
                <wp:docPr id="196" name="流程图: 过程 1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46863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62" o:spid="_x0000_s1026" o:spt="109" type="#_x0000_t109" style="position:absolute;left:0pt;margin-left:217.4pt;margin-top:613.2pt;height:36.9pt;width:211.5pt;z-index:251723776;mso-width-relative:page;mso-height-relative:page;" fillcolor="#BBD5F0" filled="t" stroked="t" coordsize="21600,21600" o:gfxdata="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sbsSF2gAAAA0BAAAPAAAAAAAA&#10;AAEAIAAAACIAAABkcnMvZG93bnJldi54bWxQSwECFAAUAAAACACHTuJAf3udO0kCAACFBAAADgAA&#10;AAAAAAABACAAAAAp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4356735</wp:posOffset>
                </wp:positionV>
                <wp:extent cx="2418715" cy="518160"/>
                <wp:effectExtent l="0" t="0" r="0" b="0"/>
                <wp:wrapNone/>
                <wp:docPr id="201" name="文本框 1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871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对具体行政行为的合法性、合理性、适当性进行全面审查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63" o:spid="_x0000_s1026" o:spt="202" type="#_x0000_t202" style="position:absolute;left:0pt;margin-left:126.75pt;margin-top:343.05pt;height:40.8pt;width:190.45pt;z-index:251728896;mso-width-relative:page;mso-height-relative:page;" filled="f" stroked="f" coordsize="21600,21600" o:gfxdata="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MPDUYXZAAAACwEAAA8AAAAAAAAAAQAgAAAAIgAAAGRy&#10;cy9kb3ducmV2LnhtbFBLAQIUABQAAAAIAIdO4kDgSpTVkgEAAAUDAAAOAAAAAAAAAAEAIAAAACg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对具体行政行为的合法性、合理性、适当性进行全面审查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4118610</wp:posOffset>
                </wp:positionV>
                <wp:extent cx="3752850" cy="981075"/>
                <wp:effectExtent l="31115" t="8255" r="45085" b="20320"/>
                <wp:wrapNone/>
                <wp:docPr id="191" name="流程图: 决策 1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0" cy="98107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64" o:spid="_x0000_s1026" o:spt="110" type="#_x0000_t110" style="position:absolute;left:0pt;margin-left:72.65pt;margin-top:324.3pt;height:77.25pt;width:295.5pt;z-index:251718656;mso-width-relative:page;mso-height-relative:page;" fillcolor="#BBD5F0" filled="t" stroked="t" coordsize="21600,21600" o:gfxdata="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BlIyK3ZAAAACwEAAA8A&#10;AAAAAAAAAQAgAAAAIgAAAGRycy9kb3ducmV2LnhtbFBLAQIUABQAAAAIAIdO4kAfW3U5TwIAAIYE&#10;AAAOAAAAAAAAAAEAIAAAACgBAABkcnMvZTJvRG9jLnhtbFBLBQYAAAAABgAGAFkBAADp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741680</wp:posOffset>
                </wp:positionH>
                <wp:positionV relativeFrom="paragraph">
                  <wp:posOffset>1965325</wp:posOffset>
                </wp:positionV>
                <wp:extent cx="3305175" cy="314325"/>
                <wp:effectExtent l="0" t="0" r="0" b="0"/>
                <wp:wrapNone/>
                <wp:docPr id="187" name="文本框 1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51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受理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7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日内将行政复议书副本发送被申请人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67" o:spid="_x0000_s1026" o:spt="202" type="#_x0000_t202" style="position:absolute;left:0pt;margin-left:58.4pt;margin-top:154.75pt;height:24.75pt;width:260.25pt;z-index:251714560;mso-width-relative:page;mso-height-relative:page;" filled="f" stroked="f" coordsize="21600,21600" o:gfxdata="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FZrfQdcAAAALAQAADwAAAAAAAAABACAAAAAiAAAA&#10;ZHJzL2Rvd25yZXYueG1sUEsBAhQAFAAAAAgAh07iQHflCgeWAQAABQMAAA4AAAAAAAAAAQAgAAAA&#10;Jg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受理</w:t>
                      </w:r>
                      <w:r>
                        <w:rPr>
                          <w:sz w:val="18"/>
                          <w:szCs w:val="18"/>
                        </w:rPr>
                        <w:t>7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日内将行政复议书副本发送被申请人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1070610</wp:posOffset>
                </wp:positionV>
                <wp:extent cx="1913890" cy="499110"/>
                <wp:effectExtent l="0" t="0" r="0" b="0"/>
                <wp:wrapNone/>
                <wp:docPr id="185" name="文本框 1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3890" cy="499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复议机关受理行政复议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日内对行政复议申请进行审查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68" o:spid="_x0000_s1026" o:spt="202" type="#_x0000_t202" style="position:absolute;left:0pt;margin-left:110.2pt;margin-top:84.3pt;height:39.3pt;width:150.7pt;z-index:251712512;mso-width-relative:page;mso-height-relative:page;" filled="f" stroked="f" coordsize="21600,21600" o:gfxdata="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Es2699YAAAALAQAADwAAAAAAAAABACAAAAAiAAAAZHJzL2Rv&#10;d25yZXYueG1sUEsBAhQAFAAAAAgAh07iQHlZj9SRAQAABQMAAA4AAAAAAAAAAQAgAAAAJQ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复议机关受理行政复议</w:t>
                      </w:r>
                      <w:r>
                        <w:rPr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日内对行政复议申请进行审查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918210</wp:posOffset>
                </wp:positionV>
                <wp:extent cx="3371850" cy="771525"/>
                <wp:effectExtent l="35560" t="8255" r="40640" b="20320"/>
                <wp:wrapNone/>
                <wp:docPr id="184" name="流程图: 决策 1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0" cy="77152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69" o:spid="_x0000_s1026" o:spt="110" type="#_x0000_t110" style="position:absolute;left:0pt;margin-left:56.9pt;margin-top:72.3pt;height:60.75pt;width:265.5pt;z-index:251711488;mso-width-relative:page;mso-height-relative:page;" fillcolor="#BBD5F0" filled="t" stroked="t" coordsize="21600,21600" o:gfxdata="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4hN4s2QAAAAsBAAAP&#10;AAAAAAAAAAEAIAAAACIAAABkcnMvZG93bnJldi54bWxQSwECFAAUAAAACACHTuJAy8qiaFACAACG&#10;BAAADgAAAAAAAAABACAAAAAoAQAAZHJzL2Uyb0RvYy54bWxQSwUGAAAAAAYABgBZAQAA6g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184150</wp:posOffset>
                </wp:positionV>
                <wp:extent cx="3257550" cy="449580"/>
                <wp:effectExtent l="8255" t="7620" r="10795" b="19050"/>
                <wp:wrapNone/>
                <wp:docPr id="182" name="流程图: 终止 1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449580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70" o:spid="_x0000_s1026" o:spt="116" type="#_x0000_t116" style="position:absolute;left:0pt;margin-left:59.15pt;margin-top:14.5pt;height:35.4pt;width:256.5pt;z-index:251709440;mso-width-relative:page;mso-height-relative:page;" fillcolor="#BBD5F0" filled="t" stroked="t" coordsize="21600,21600" o:gfxdata="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1Eeov9YAAAAJAQAADwAA&#10;AAAAAAABACAAAAAiAAAAZHJzL2Rvd25yZXYueG1sUEsBAhQAFAAAAAgAh07iQIk/yYNRAgAAiAQA&#10;AA4AAAAAAAAAAQAgAAAAJQEAAGRycy9lMm9Eb2MueG1sUEsFBgAAAAAGAAYAWQEAAOg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1009015</wp:posOffset>
                </wp:positionH>
                <wp:positionV relativeFrom="paragraph">
                  <wp:posOffset>232410</wp:posOffset>
                </wp:positionV>
                <wp:extent cx="2752725" cy="325755"/>
                <wp:effectExtent l="0" t="0" r="0" b="0"/>
                <wp:wrapNone/>
                <wp:docPr id="183" name="文本框 1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申请人提出行政复议申请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71" o:spid="_x0000_s1026" o:spt="202" type="#_x0000_t202" style="position:absolute;left:0pt;margin-left:79.45pt;margin-top:18.3pt;height:25.65pt;width:216.75pt;z-index:251710464;mso-width-relative:page;mso-height-relative:page;" filled="f" stroked="f" coordsize="21600,21600" o:gfxdata="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pZALZtcAAAAJAQAADwAAAAAAAAABACAAAAAiAAAA&#10;ZHJzL2Rvd25yZXYueG1sUEsBAhQAFAAAAAgAh07iQBbTFCuWAQAABQMAAA4AAAAAAAAAAQAgAAAA&#10;Jg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申请人提出行政复议申请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2399030</wp:posOffset>
                </wp:positionH>
                <wp:positionV relativeFrom="paragraph">
                  <wp:posOffset>104775</wp:posOffset>
                </wp:positionV>
                <wp:extent cx="0" cy="199390"/>
                <wp:effectExtent l="38100" t="0" r="38100" b="10160"/>
                <wp:wrapNone/>
                <wp:docPr id="209" name="直线 1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93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59" o:spid="_x0000_s1026" o:spt="20" style="position:absolute;left:0pt;margin-left:188.9pt;margin-top:8.25pt;height:15.7pt;width:0pt;z-index:251737088;mso-width-relative:page;mso-height-relative:page;" filled="f" stroked="t" coordsize="21600,21600" o:gfxdata="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IzN1AtcAAAAJAQAADwAAAAAA&#10;AAABACAAAAAiAAAAZHJzL2Rvd25yZXYueG1sUEsBAhQAFAAAAAgAh07iQCUAn+bbAQAAlgMAAA4A&#10;AAAAAAAAAQAgAAAAJg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84455</wp:posOffset>
                </wp:positionV>
                <wp:extent cx="1991995" cy="318135"/>
                <wp:effectExtent l="0" t="0" r="0" b="0"/>
                <wp:wrapNone/>
                <wp:docPr id="200" name="文本框 1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1995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以书面审查为主，复杂重大案件可以进行调查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65" o:spid="_x0000_s1026" o:spt="202" type="#_x0000_t202" style="position:absolute;left:0pt;margin-left:72.65pt;margin-top:6.65pt;height:25.05pt;width:156.85pt;z-index:251727872;mso-width-relative:page;mso-height-relative:page;" filled="f" stroked="f" coordsize="21600,21600" o:gfxdata="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u+sRGdYAAAAJAQAADwAAAAAAAAABACAAAAAiAAAAZHJzL2Rv&#10;d25yZXYueG1sUEsBAhQAFAAAAAgAh07iQIU5kuyRAQAABQMAAA4AAAAAAAAAAQAgAAAAJQ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以书面审查为主，复杂重大案件可以进行调查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73660</wp:posOffset>
                </wp:positionV>
                <wp:extent cx="2657475" cy="390525"/>
                <wp:effectExtent l="7620" t="7620" r="20955" b="20955"/>
                <wp:wrapNone/>
                <wp:docPr id="189" name="流程图: 过程 1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3905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66" o:spid="_x0000_s1026" o:spt="109" type="#_x0000_t109" style="position:absolute;left:0pt;margin-left:46.5pt;margin-top:5.8pt;height:30.75pt;width:209.25pt;z-index:251716608;mso-width-relative:page;mso-height-relative:page;" fillcolor="#BBD5F0" filled="t" stroked="t" coordsize="21600,21600" o:gfxdata="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0HigG1wAAAAgBAAAPAAAAAAAAAAEA&#10;IAAAACIAAABkcnMvZG93bnJldi54bWxQSwECFAAUAAAACACHTuJA73CLdkkCAACFBAAADgAAAAAA&#10;AAABACAAAAAm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2817495</wp:posOffset>
                </wp:positionH>
                <wp:positionV relativeFrom="paragraph">
                  <wp:posOffset>49530</wp:posOffset>
                </wp:positionV>
                <wp:extent cx="635" cy="220345"/>
                <wp:effectExtent l="37465" t="0" r="38100" b="8255"/>
                <wp:wrapNone/>
                <wp:docPr id="213" name="直线 1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034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50" o:spid="_x0000_s1026" o:spt="20" style="position:absolute;left:0pt;margin-left:221.85pt;margin-top:3.9pt;height:17.35pt;width:0.05pt;z-index:251741184;mso-width-relative:page;mso-height-relative:page;" filled="f" stroked="t" coordsize="21600,21600" o:gfxdata="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/RfyQNQAAAAIAQAADwAAAAAAAAAB&#10;ACAAAAAiAAAAZHJzL2Rvd25yZXYueG1sUEsBAhQAFAAAAAgAh07iQBz/rOzbAQAAmAMAAA4AAAAA&#10;AAAAAQAgAAAAI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35560</wp:posOffset>
                </wp:positionV>
                <wp:extent cx="0" cy="238125"/>
                <wp:effectExtent l="38100" t="0" r="38100" b="9525"/>
                <wp:wrapNone/>
                <wp:docPr id="214" name="直线 1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49" o:spid="_x0000_s1026" o:spt="20" style="position:absolute;left:0pt;margin-left:221.9pt;margin-top:2.8pt;height:18.75pt;width:0pt;z-index:251742208;mso-width-relative:page;mso-height-relative:page;" filled="f" stroked="t" coordsize="21600,21600" o:gfxdata="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TzQK9NUAAAAIAQAADwAAAAAAAAAB&#10;ACAAAAAiAAAAZHJzL2Rvd25yZXYueG1sUEsBAhQAFAAAAAgAh07iQP52UWvaAQAAlg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62230</wp:posOffset>
                </wp:positionV>
                <wp:extent cx="0" cy="142875"/>
                <wp:effectExtent l="38100" t="0" r="38100" b="9525"/>
                <wp:wrapNone/>
                <wp:docPr id="217" name="直线 1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38" o:spid="_x0000_s1026" o:spt="20" style="position:absolute;left:0pt;margin-left:309pt;margin-top:4.9pt;height:11.25pt;width:0pt;z-index:251745280;mso-width-relative:page;mso-height-relative:page;" filled="f" stroked="t" coordsize="21600,21600" o:gfxdata="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vJ6GNUAAAAIAQAADwAAAAAAAAABACAA&#10;AAAiAAAAZHJzL2Rvd25yZXYueG1sUEsBAhQAFAAAAAgAh07iQMCanPnXAQAAlgMAAA4AAAAAAAAA&#10;AQAgAAAAJAEAAGRycy9lMm9Eb2MueG1sUEsFBgAAAAAGAAYAWQEAAG0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jc w:val="center"/>
        <w:rPr>
          <w:rFonts w:hint="eastAsia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z w:val="44"/>
          <w:szCs w:val="44"/>
          <w:lang w:eastAsia="zh-CN"/>
        </w:rPr>
        <w:t>维西</w:t>
      </w:r>
      <w:r>
        <w:rPr>
          <w:rFonts w:hint="eastAsia" w:cs="宋体"/>
          <w:b/>
          <w:bCs/>
          <w:sz w:val="44"/>
          <w:szCs w:val="44"/>
        </w:rPr>
        <w:t>县</w:t>
      </w:r>
      <w:r>
        <w:rPr>
          <w:rFonts w:hint="eastAsia" w:cs="宋体"/>
          <w:b/>
          <w:bCs/>
          <w:sz w:val="44"/>
          <w:szCs w:val="44"/>
          <w:lang w:val="en-US" w:eastAsia="zh-CN"/>
        </w:rPr>
        <w:t>维登乡</w:t>
      </w: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</w:rPr>
        <w:t>重大行政执法决定法制审核流程图</w:t>
      </w:r>
    </w:p>
    <w:p>
      <w:pPr>
        <w:rPr>
          <w:rFonts w:cs="Times New Roman"/>
          <w:b/>
          <w:bCs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287655</wp:posOffset>
                </wp:positionV>
                <wp:extent cx="1866900" cy="304800"/>
                <wp:effectExtent l="0" t="0" r="0" b="0"/>
                <wp:wrapNone/>
                <wp:docPr id="230" name="文本框 1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承办机构行政执法活动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72" o:spid="_x0000_s1026" o:spt="202" type="#_x0000_t202" style="position:absolute;left:0pt;margin-left:128.15pt;margin-top:22.65pt;height:24pt;width:147pt;z-index:251758592;mso-width-relative:page;mso-height-relative:page;" filled="f" stroked="f" coordsize="21600,21600" o:gfxdata="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ILKnBdYAAAAJAQAADwAAAAAAAAABACAAAAAiAAAAZHJz&#10;L2Rvd25yZXYueG1sUEsBAhQAFAAAAAgAh07iQKUf5yiUAQAABQMAAA4AAAAAAAAAAQAgAAAAJQEA&#10;AGRycy9lMm9Eb2MueG1sUEsFBgAAAAAGAAYAWQEAAC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承办机构行政执法活动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3751580</wp:posOffset>
                </wp:positionH>
                <wp:positionV relativeFrom="paragraph">
                  <wp:posOffset>4704080</wp:posOffset>
                </wp:positionV>
                <wp:extent cx="1162050" cy="635"/>
                <wp:effectExtent l="0" t="0" r="0" b="0"/>
                <wp:wrapNone/>
                <wp:docPr id="251" name="直线 1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3" o:spid="_x0000_s1026" o:spt="20" style="position:absolute;left:0pt;margin-left:295.4pt;margin-top:370.4pt;height:0.05pt;width:91.5pt;z-index:251780096;mso-width-relative:page;mso-height-relative:page;" filled="f" stroked="t" coordsize="21600,21600" o:gfxdata="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gk14K1gAAAAsBAAAPAAAAAAAAAAEA&#10;IAAAACIAAABkcnMvZG93bnJldi54bWxQSwECFAAUAAAACACHTuJALh/bRdgBAACVAwAADgAAAAAA&#10;AAABACAAAAAlAQAAZHJzL2Uyb0RvYy54bWxQSwUGAAAAAAYABgBZAQAAb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4846955</wp:posOffset>
                </wp:positionH>
                <wp:positionV relativeFrom="paragraph">
                  <wp:posOffset>370205</wp:posOffset>
                </wp:positionV>
                <wp:extent cx="57150" cy="4305935"/>
                <wp:effectExtent l="7620" t="0" r="11430" b="18415"/>
                <wp:wrapNone/>
                <wp:docPr id="252" name="直线 1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150" cy="43059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4" o:spid="_x0000_s1026" o:spt="20" style="position:absolute;left:0pt;flip:x y;margin-left:381.65pt;margin-top:29.15pt;height:339.05pt;width:4.5pt;z-index:251781120;mso-width-relative:page;mso-height-relative:page;" filled="f" stroked="t" coordsize="21600,21600" o:gfxdata="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MoXM6&#10;2wAAAAoBAAAPAAAAAAAAAAEAIAAAACIAAABkcnMvZG93bnJldi54bWxQSwECFAAUAAAACACHTuJA&#10;CoziMOUBAACrAwAADgAAAAAAAAABACAAAAAqAQAAZHJzL2Uyb0RvYy54bWxQSwUGAAAAAAYABgBZ&#10;AQAAg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513715</wp:posOffset>
                </wp:positionV>
                <wp:extent cx="561975" cy="9525"/>
                <wp:effectExtent l="0" t="29845" r="9525" b="36830"/>
                <wp:wrapNone/>
                <wp:docPr id="250" name="直线 1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5" cy="9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6" o:spid="_x0000_s1026" o:spt="20" style="position:absolute;left:0pt;flip:x;margin-left:305.9pt;margin-top:40.45pt;height:0.75pt;width:44.25pt;z-index:251779072;mso-width-relative:page;mso-height-relative:page;" filled="f" stroked="t" coordsize="21600,21600" o:gfxdata="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OCZYnZAAAA&#10;CQEAAA8AAAAAAAAAAQAgAAAAIgAAAGRycy9kb3ducmV2LnhtbFBLAQIUABQAAAAIAIdO4kDlX6XX&#10;4wEAAKM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4456430</wp:posOffset>
                </wp:positionH>
                <wp:positionV relativeFrom="paragraph">
                  <wp:posOffset>523240</wp:posOffset>
                </wp:positionV>
                <wp:extent cx="47625" cy="2980690"/>
                <wp:effectExtent l="7620" t="0" r="20955" b="10160"/>
                <wp:wrapNone/>
                <wp:docPr id="249" name="直线 1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5" cy="29806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7" o:spid="_x0000_s1026" o:spt="20" style="position:absolute;left:0pt;flip:x y;margin-left:350.9pt;margin-top:41.2pt;height:234.7pt;width:3.75pt;z-index:251778048;mso-width-relative:page;mso-height-relative:page;" filled="f" stroked="t" coordsize="21600,21600" o:gfxdata="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iOOI&#10;2NoAAAAKAQAADwAAAAAAAAABACAAAAAiAAAAZHJzL2Rvd25yZXYueG1sUEsBAhQAFAAAAAgAh07i&#10;QFEZ3mXnAQAAqwMAAA4AAAAAAAAAAQAgAAAAKQEAAGRycy9lMm9Eb2MueG1sUEsFBgAAAAAGAAYA&#10;WQEAAII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3808730</wp:posOffset>
                </wp:positionH>
                <wp:positionV relativeFrom="paragraph">
                  <wp:posOffset>3504565</wp:posOffset>
                </wp:positionV>
                <wp:extent cx="695325" cy="635"/>
                <wp:effectExtent l="0" t="0" r="0" b="0"/>
                <wp:wrapNone/>
                <wp:docPr id="248" name="直线 1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8" o:spid="_x0000_s1026" o:spt="20" style="position:absolute;left:0pt;margin-left:299.9pt;margin-top:275.95pt;height:0.05pt;width:54.75pt;z-index:251777024;mso-width-relative:page;mso-height-relative:page;" filled="f" stroked="t" coordsize="21600,21600" o:gfxdata="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ppyDL9YAAAALAQAADwAAAAAAAAABACAA&#10;AAAiAAAAZHJzL2Rvd25yZXYueG1sUEsBAhQAFAAAAAgAh07iQLTabNPWAQAAlAMAAA4AAAAAAAAA&#10;AQAgAAAAJQEAAGRycy9lMm9Eb2MueG1sUEsFBgAAAAAGAAYAWQEAAG0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7171690</wp:posOffset>
                </wp:positionV>
                <wp:extent cx="9525" cy="285750"/>
                <wp:effectExtent l="31115" t="0" r="35560" b="0"/>
                <wp:wrapNone/>
                <wp:docPr id="246" name="直线 1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857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0" o:spid="_x0000_s1026" o:spt="20" style="position:absolute;left:0pt;margin-left:217.4pt;margin-top:564.7pt;height:22.5pt;width:0.75pt;z-index:251774976;mso-width-relative:page;mso-height-relative:page;" filled="f" stroked="t" coordsize="21600,21600" o:gfxdata="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vKtJtoAAAANAQAA&#10;DwAAAAAAAAABACAAAAAiAAAAZHJzL2Rvd25yZXYueG1sUEsBAhQAFAAAAAgAh07iQJmp4VHeAQAA&#10;mQMAAA4AAAAAAAAAAQAgAAAAKQEAAGRycy9lMm9Eb2MueG1sUEsFBgAAAAAGAAYAWQEAAHkFAAAA&#10;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484505</wp:posOffset>
                </wp:positionH>
                <wp:positionV relativeFrom="paragraph">
                  <wp:posOffset>1685290</wp:posOffset>
                </wp:positionV>
                <wp:extent cx="1247775" cy="1695450"/>
                <wp:effectExtent l="6350" t="4445" r="3175" b="14605"/>
                <wp:wrapNone/>
                <wp:docPr id="241" name="直线 1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16954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5" o:spid="_x0000_s1026" o:spt="20" style="position:absolute;left:0pt;margin-left:38.15pt;margin-top:132.7pt;height:133.5pt;width:98.25pt;z-index:251769856;mso-width-relative:page;mso-height-relative:page;" filled="f" stroked="t" coordsize="21600,21600" o:gfxdata="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o3pWzdkAAAAK&#10;AQAADwAAAAAAAAABACAAAAAiAAAAZHJzL2Rvd25yZXYueG1sUEsBAhQAFAAAAAgAh07iQIiHJV/i&#10;AQAAnQMAAA4AAAAAAAAAAQAgAAAAKAEAAGRycy9lMm9Eb2MueG1sUEsFBgAAAAAGAAYAWQEAAHwF&#10;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884555</wp:posOffset>
                </wp:positionH>
                <wp:positionV relativeFrom="paragraph">
                  <wp:posOffset>437515</wp:posOffset>
                </wp:positionV>
                <wp:extent cx="381000" cy="495300"/>
                <wp:effectExtent l="0" t="5080" r="19050" b="13970"/>
                <wp:wrapNone/>
                <wp:docPr id="240" name="直线 1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4953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6" o:spid="_x0000_s1026" o:spt="20" style="position:absolute;left:0pt;flip:x;margin-left:69.65pt;margin-top:34.45pt;height:39pt;width:30pt;z-index:251768832;mso-width-relative:page;mso-height-relative:page;" filled="f" stroked="t" coordsize="21600,21600" o:gfxdata="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clw8J1wAA&#10;AAoBAAAPAAAAAAAAAAEAIAAAACIAAABkcnMvZG93bnJldi54bWxQSwECFAAUAAAACACHTuJABNpm&#10;QeYBAAClAwAADgAAAAAAAAABACAAAAAmAQAAZHJzL2Uyb0RvYy54bWxQSwUGAAAAAAYABgBZAQAA&#10;f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2313305</wp:posOffset>
                </wp:positionH>
                <wp:positionV relativeFrom="paragraph">
                  <wp:posOffset>7486015</wp:posOffset>
                </wp:positionV>
                <wp:extent cx="866775" cy="352425"/>
                <wp:effectExtent l="8255" t="7620" r="20320" b="20955"/>
                <wp:wrapNone/>
                <wp:docPr id="222" name="流程图: 终止 1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52425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88" o:spid="_x0000_s1026" o:spt="116" type="#_x0000_t116" style="position:absolute;left:0pt;margin-left:182.15pt;margin-top:589.45pt;height:27.75pt;width:68.25pt;z-index:251750400;mso-width-relative:page;mso-height-relative:page;" fillcolor="#BBD5F0" filled="t" stroked="t" coordsize="21600,21600" o:gfxdata="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xkTOGNoAAAANAQAA&#10;DwAAAAAAAAABACAAAAAiAAAAZHJzL2Rvd25yZXYueG1sUEsBAhQAFAAAAAgAh07iQPpoJ/hQAgAA&#10;hwQAAA4AAAAAAAAAAQAgAAAAKQEAAGRycy9lMm9Eb2MueG1sUEsFBgAAAAAGAAYAWQEAAOsFAAAA&#10;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7507605</wp:posOffset>
                </wp:positionV>
                <wp:extent cx="514350" cy="285750"/>
                <wp:effectExtent l="0" t="0" r="0" b="0"/>
                <wp:wrapNone/>
                <wp:docPr id="238" name="文本框 1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结案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89" o:spid="_x0000_s1026" o:spt="202" type="#_x0000_t202" style="position:absolute;left:0pt;margin-left:197.15pt;margin-top:591.15pt;height:22.5pt;width:40.5pt;z-index:251766784;mso-width-relative:page;mso-height-relative:page;" filled="f" stroked="f" coordsize="21600,21600" o:gfxdata="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cEQUy2QAAAA0BAAAPAAAAAAAAAAEAIAAAACIAAABk&#10;cnMvZG93bnJldi54bWxQSwECFAAUAAAACACHTuJAKylvbJMBAAAEAwAADgAAAAAAAAABACAAAAAo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结案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2171065</wp:posOffset>
                </wp:positionH>
                <wp:positionV relativeFrom="paragraph">
                  <wp:posOffset>6727825</wp:posOffset>
                </wp:positionV>
                <wp:extent cx="1266190" cy="323215"/>
                <wp:effectExtent l="0" t="0" r="0" b="0"/>
                <wp:wrapNone/>
                <wp:docPr id="237" name="文本框 1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19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执法决定公示送达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0" o:spid="_x0000_s1026" o:spt="202" type="#_x0000_t202" style="position:absolute;left:0pt;margin-left:170.95pt;margin-top:529.75pt;height:25.45pt;width:99.7pt;z-index:251765760;mso-width-relative:page;mso-height-relative:page;" filled="f" stroked="f" coordsize="21600,21600" o:gfxdata="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Jump+XYAAAADQEAAA8AAAAAAAAAAQAgAAAAIgAAAGRy&#10;cy9kb3ducmV2LnhtbFBLAQIUABQAAAAIAIdO4kAaw/rKkwEAAAUDAAAOAAAAAAAAAAEAIAAAACc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执法决定公示送达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1990090</wp:posOffset>
                </wp:positionH>
                <wp:positionV relativeFrom="paragraph">
                  <wp:posOffset>6659880</wp:posOffset>
                </wp:positionV>
                <wp:extent cx="1590675" cy="476250"/>
                <wp:effectExtent l="7620" t="7620" r="20955" b="11430"/>
                <wp:wrapNone/>
                <wp:docPr id="229" name="流程图: 过程 1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7625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91" o:spid="_x0000_s1026" o:spt="109" type="#_x0000_t109" style="position:absolute;left:0pt;margin-left:156.7pt;margin-top:524.4pt;height:37.5pt;width:125.25pt;z-index:251757568;mso-width-relative:page;mso-height-relative:page;" fillcolor="#BBD5F0" filled="t" stroked="t" coordsize="21600,21600" o:gfxdata="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DWkFutoAAAANAQAADwAAAAAA&#10;AAABACAAAAAiAAAAZHJzL2Rvd25yZXYueG1sUEsBAhQAFAAAAAgAh07iQOz29HBKAgAAhQQAAA4A&#10;AAAAAAAAAQAgAAAAKQEAAGRycy9lMm9Eb2MueG1sUEsFBgAAAAAGAAYAWQEAAOU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1980565</wp:posOffset>
                </wp:positionH>
                <wp:positionV relativeFrom="paragraph">
                  <wp:posOffset>5660390</wp:posOffset>
                </wp:positionV>
                <wp:extent cx="1475740" cy="333375"/>
                <wp:effectExtent l="0" t="0" r="0" b="0"/>
                <wp:wrapNone/>
                <wp:docPr id="235" name="文本框 1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574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乡</w:t>
                            </w:r>
                            <w:r>
                              <w:rPr>
                                <w:rFonts w:hint="eastAsia" w:cs="宋体"/>
                              </w:rPr>
                              <w:t>会议集体讨论决定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4" o:spid="_x0000_s1026" o:spt="202" type="#_x0000_t202" style="position:absolute;left:0pt;margin-left:155.95pt;margin-top:445.7pt;height:26.25pt;width:116.2pt;z-index:251763712;mso-width-relative:page;mso-height-relative:page;" filled="f" stroked="f" coordsize="21600,21600" o:gfxdata="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dRViM2AAAAAsBAAAPAAAAAAAAAAEAIAAAACIAAABk&#10;cnMvZG93bnJldi54bWxQSwECFAAUAAAACACHTuJArwqndZQBAAAF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>乡</w:t>
                      </w:r>
                      <w:r>
                        <w:rPr>
                          <w:rFonts w:hint="eastAsia" w:cs="宋体"/>
                        </w:rPr>
                        <w:t>会议集体讨论决定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2065655</wp:posOffset>
                </wp:positionH>
                <wp:positionV relativeFrom="paragraph">
                  <wp:posOffset>4554855</wp:posOffset>
                </wp:positionV>
                <wp:extent cx="1285875" cy="295275"/>
                <wp:effectExtent l="0" t="0" r="0" b="0"/>
                <wp:wrapNone/>
                <wp:docPr id="234" name="文本框 1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经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乡</w:t>
                            </w:r>
                            <w:r>
                              <w:rPr>
                                <w:rFonts w:hint="eastAsia" w:cs="宋体"/>
                              </w:rPr>
                              <w:t>领导审批同意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6" o:spid="_x0000_s1026" o:spt="202" type="#_x0000_t202" style="position:absolute;left:0pt;margin-left:162.65pt;margin-top:358.65pt;height:23.25pt;width:101.25pt;z-index:251762688;mso-width-relative:page;mso-height-relative:page;" filled="f" stroked="f" coordsize="21600,21600" o:gfxdata="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BTD+u7YAAAACwEAAA8AAAAAAAAAAQAgAAAAIgAA&#10;AGRycy9kb3ducmV2LnhtbFBLAQIUABQAAAAIAIdO4kBv3scRlgEAAAUDAAAOAAAAAAAAAAEAIAAA&#10;ACc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经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乡</w:t>
                      </w:r>
                      <w:r>
                        <w:rPr>
                          <w:rFonts w:hint="eastAsia" w:cs="宋体"/>
                        </w:rPr>
                        <w:t>领导审批同意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2104390</wp:posOffset>
                </wp:positionH>
                <wp:positionV relativeFrom="paragraph">
                  <wp:posOffset>3335655</wp:posOffset>
                </wp:positionV>
                <wp:extent cx="1190625" cy="342900"/>
                <wp:effectExtent l="0" t="0" r="0" b="0"/>
                <wp:wrapNone/>
                <wp:docPr id="233" name="文本框 1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法制审核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7" o:spid="_x0000_s1026" o:spt="202" type="#_x0000_t202" style="position:absolute;left:0pt;margin-left:165.7pt;margin-top:262.65pt;height:27pt;width:93.75pt;z-index:251761664;mso-width-relative:page;mso-height-relative:page;" filled="f" stroked="f" coordsize="21600,21600" o:gfxdata="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AmYWytkAAAALAQAADwAAAAAAAAABACAAAAAi&#10;AAAAZHJzL2Rvd25yZXYueG1sUEsBAhQAFAAAAAgAh07iQBp60POXAQAABQMAAA4AAAAAAAAAAQAg&#10;AAAAKAEAAGRycy9lMm9Eb2MueG1sUEsFBgAAAAAGAAYAWQEAAD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法制审核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1770380</wp:posOffset>
                </wp:positionH>
                <wp:positionV relativeFrom="paragraph">
                  <wp:posOffset>1878330</wp:posOffset>
                </wp:positionV>
                <wp:extent cx="1828800" cy="752475"/>
                <wp:effectExtent l="0" t="0" r="0" b="0"/>
                <wp:wrapNone/>
                <wp:docPr id="232" name="文本框 1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形成调查报告、执法决定建议意见情况说明、执法决定代拟稿、其他材料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8" o:spid="_x0000_s1026" o:spt="202" type="#_x0000_t202" style="position:absolute;left:0pt;margin-left:139.4pt;margin-top:147.9pt;height:59.25pt;width:144pt;z-index:251760640;mso-width-relative:page;mso-height-relative:page;" filled="f" stroked="f" coordsize="21600,21600" o:gfxdata="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1Evch1wAAAAsBAAAPAAAAAAAAAAEAIAAAACIAAABk&#10;cnMvZG93bnJldi54bWxQSwECFAAUAAAACACHTuJA8iQXAZUBAAAFAwAADgAAAAAAAAABACAAAAAm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形成调查报告、执法决定建议意见情况说明、执法决定代拟稿、其他材料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1021080</wp:posOffset>
                </wp:positionV>
                <wp:extent cx="1466850" cy="552450"/>
                <wp:effectExtent l="0" t="0" r="0" b="0"/>
                <wp:wrapNone/>
                <wp:docPr id="231" name="文本框 1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符合法制审核拟作出执法决定的事项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9" o:spid="_x0000_s1026" o:spt="202" type="#_x0000_t202" style="position:absolute;left:0pt;margin-left:-2.9pt;margin-top:80.4pt;height:43.5pt;width:115.5pt;z-index:251759616;mso-width-relative:page;mso-height-relative:page;" filled="f" stroked="f" coordsize="21600,21600" o:gfxdata="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JmT+k7XAAAACgEAAA8AAAAAAAAAAQAgAAAAIgAAAGRycy9k&#10;b3ducmV2LnhtbFBLAQIUABQAAAAIAIdO4kDY4gSXkQEAAAUDAAAOAAAAAAAAAAEAIAAAACY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符合法制审核拟作出执法决定的事项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1522730</wp:posOffset>
                </wp:positionH>
                <wp:positionV relativeFrom="paragraph">
                  <wp:posOffset>3022600</wp:posOffset>
                </wp:positionV>
                <wp:extent cx="2276475" cy="971550"/>
                <wp:effectExtent l="20320" t="8890" r="27305" b="10160"/>
                <wp:wrapNone/>
                <wp:docPr id="225" name="流程图: 决策 1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97155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401" o:spid="_x0000_s1026" o:spt="110" type="#_x0000_t110" style="position:absolute;left:0pt;margin-left:119.9pt;margin-top:238pt;height:76.5pt;width:179.25pt;z-index:251753472;mso-width-relative:page;mso-height-relative:page;" fillcolor="#BBD5F0" filled="t" stroked="t" coordsize="21600,21600" o:gfxdata="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ZCWx/bAAAACwEA&#10;AA8AAAAAAAAAAQAgAAAAIgAAAGRycy9kb3ducmV2LnhtbFBLAQIUABQAAAAIAIdO4kDJNkl9UAIA&#10;AIYEAAAOAAAAAAAAAAEAIAAAACoBAABkcnMvZTJvRG9jLnhtbFBLBQYAAAAABgAGAFkBAADsBQAA&#10;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1684655</wp:posOffset>
                </wp:positionH>
                <wp:positionV relativeFrom="paragraph">
                  <wp:posOffset>1809115</wp:posOffset>
                </wp:positionV>
                <wp:extent cx="1962150" cy="885825"/>
                <wp:effectExtent l="7620" t="7620" r="11430" b="20955"/>
                <wp:wrapNone/>
                <wp:docPr id="224" name="流程图: 过程 1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885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402" o:spid="_x0000_s1026" o:spt="109" type="#_x0000_t109" style="position:absolute;left:0pt;margin-left:132.65pt;margin-top:142.45pt;height:69.75pt;width:154.5pt;z-index:251752448;mso-width-relative:page;mso-height-relative:page;" fillcolor="#BBD5F0" filled="t" stroked="t" coordsize="21600,21600" o:gfxdata="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GN15RdkAAAALAQAADwAAAAAA&#10;AAABACAAAAAiAAAAZHJzL2Rvd25yZXYueG1sUEsBAhQAFAAAAAgAh07iQAnux3tLAgAAhQQAAA4A&#10;AAAAAAAAAQAgAAAAKAEAAGRycy9lMm9Eb2MueG1sUEsFBgAAAAAGAAYAWQEAAOU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-141605</wp:posOffset>
                </wp:positionH>
                <wp:positionV relativeFrom="paragraph">
                  <wp:posOffset>962025</wp:posOffset>
                </wp:positionV>
                <wp:extent cx="1657350" cy="695325"/>
                <wp:effectExtent l="7620" t="7620" r="11430" b="20955"/>
                <wp:wrapNone/>
                <wp:docPr id="223" name="流程图: 过程 1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6953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403" o:spid="_x0000_s1026" o:spt="109" type="#_x0000_t109" style="position:absolute;left:0pt;margin-left:-11.15pt;margin-top:75.75pt;height:54.75pt;width:130.5pt;z-index:251751424;mso-width-relative:page;mso-height-relative:page;" fillcolor="#BBD5F0" filled="t" stroked="t" coordsize="21600,21600" o:gfxdata="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e9FfKdkAAAALAQAADwAAAAAA&#10;AAABACAAAAAiAAAAZHJzL2Rvd25yZXYueG1sUEsBAhQAFAAAAAgAh07iQGzXr0FLAgAAhQQAAA4A&#10;AAAAAAAAAQAgAAAAKAEAAGRycy9lMm9Eb2MueG1sUEsFBgAAAAAGAAYAWQEAAOU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218440</wp:posOffset>
                </wp:positionV>
                <wp:extent cx="2638425" cy="476250"/>
                <wp:effectExtent l="8255" t="7620" r="20320" b="11430"/>
                <wp:wrapNone/>
                <wp:docPr id="221" name="流程图: 终止 1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476250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404" o:spid="_x0000_s1026" o:spt="116" type="#_x0000_t116" style="position:absolute;left:0pt;margin-left:98.95pt;margin-top:17.2pt;height:37.5pt;width:207.75pt;z-index:251749376;mso-width-relative:page;mso-height-relative:page;" fillcolor="#BBD5F0" filled="t" stroked="t" coordsize="21600,21600" o:gfxdata="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LJMfNYAAAAKAQAA&#10;DwAAAAAAAAABACAAAAAiAAAAZHJzL2Rvd25yZXYueG1sUEsBAhQAFAAAAAgAh07iQNGTSkNUAgAA&#10;iAQAAA4AAAAAAAAAAQAgAAAAJQEAAGRycy9lMm9Eb2MueG1sUEsFBgAAAAAGAAYAWQEAAOsFAAAA&#10;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3874770</wp:posOffset>
                </wp:positionH>
                <wp:positionV relativeFrom="paragraph">
                  <wp:posOffset>159385</wp:posOffset>
                </wp:positionV>
                <wp:extent cx="960755" cy="8890"/>
                <wp:effectExtent l="0" t="29845" r="10795" b="37465"/>
                <wp:wrapNone/>
                <wp:docPr id="253" name="直线 1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0755" cy="88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5" o:spid="_x0000_s1026" o:spt="20" style="position:absolute;left:0pt;flip:x;margin-left:305.1pt;margin-top:12.55pt;height:0.7pt;width:75.65pt;z-index:251782144;mso-width-relative:page;mso-height-relative:page;" filled="f" stroked="t" coordsize="21600,21600" o:gfxdata="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e+yVp&#10;2AAAAAkBAAAPAAAAAAAAAAEAIAAAACIAAABkcnMvZG93bnJldi54bWxQSwECFAAUAAAACACHTuJA&#10;aQg2cegBAACjAwAADgAAAAAAAAABACAAAAAnAQAAZHJzL2Uyb0RvYy54bWxQSwUGAAAAAAYABgBZ&#10;AQAAg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cs="宋体"/>
          <w:color w:val="000000"/>
          <w:sz w:val="22"/>
          <w:szCs w:val="22"/>
        </w:rPr>
        <w:t xml:space="preserve">                                 </w: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100330</wp:posOffset>
                </wp:positionV>
                <wp:extent cx="9525" cy="1057275"/>
                <wp:effectExtent l="29210" t="0" r="37465" b="9525"/>
                <wp:wrapNone/>
                <wp:docPr id="239" name="直线 1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0572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7" o:spid="_x0000_s1026" o:spt="20" style="position:absolute;left:0pt;margin-left:210pt;margin-top:7.9pt;height:83.25pt;width:0.75pt;z-index:251767808;mso-width-relative:page;mso-height-relative:page;" filled="f" stroked="t" coordsize="21600,21600" o:gfxdata="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+YiFMtcAAAAKAQAADwAA&#10;AAAAAAABACAAAAAiAAAAZHJzL2Rvd25yZXYueG1sUEsBAhQAFAAAAAgAh07iQM+Ir0jeAQAAmgMA&#10;AA4AAAAAAAAAAQAgAAAAJgEAAGRycy9lMm9Eb2MueG1sUEsFBgAAAAAGAAYAWQEAAHY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119380</wp:posOffset>
                </wp:positionV>
                <wp:extent cx="635" cy="239395"/>
                <wp:effectExtent l="37465" t="0" r="38100" b="8255"/>
                <wp:wrapNone/>
                <wp:docPr id="242" name="直线 1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93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4" o:spid="_x0000_s1026" o:spt="20" style="position:absolute;left:0pt;margin-left:209.95pt;margin-top:9.4pt;height:18.85pt;width:0.05pt;z-index:251770880;mso-width-relative:page;mso-height-relative:page;" filled="f" stroked="t" coordsize="21600,21600" o:gfxdata="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kv6e91wAAAAkBAAAPAAAA&#10;AAAAAAEAIAAAACIAAABkcnMvZG93bnJldi54bWxQSwECFAAUAAAACACHTuJA1Wt/r90BAACYAwAA&#10;DgAAAAAAAAABACAAAAAm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64770</wp:posOffset>
                </wp:positionV>
                <wp:extent cx="0" cy="243205"/>
                <wp:effectExtent l="38100" t="0" r="38100" b="4445"/>
                <wp:wrapNone/>
                <wp:docPr id="243" name="直线 1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4320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3" o:spid="_x0000_s1026" o:spt="20" style="position:absolute;left:0pt;flip:x;margin-left:210pt;margin-top:5.1pt;height:19.15pt;width:0pt;z-index:251771904;mso-width-relative:page;mso-height-relative:page;" filled="f" stroked="t" coordsize="21600,21600" o:gfxdata="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8EWtYAAAAJAQAA&#10;DwAAAAAAAAABACAAAAAiAAAAZHJzL2Rvd25yZXYueG1sUEsBAhQAFAAAAAgAh07iQHovGR7iAQAA&#10;oAMAAA4AAAAAAAAAAQAgAAAAJQEAAGRycy9lMm9Eb2MueG1sUEsFBgAAAAAGAAYAWQEAAHkFAAAA&#10;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157480</wp:posOffset>
                </wp:positionV>
                <wp:extent cx="2162175" cy="771525"/>
                <wp:effectExtent l="23495" t="8255" r="24130" b="20320"/>
                <wp:wrapNone/>
                <wp:docPr id="226" name="流程图: 决策 1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77152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400" o:spid="_x0000_s1026" o:spt="110" type="#_x0000_t110" style="position:absolute;left:0pt;margin-left:125.15pt;margin-top:12.4pt;height:60.75pt;width:170.25pt;z-index:251754496;mso-width-relative:page;mso-height-relative:page;" fillcolor="#BBD5F0" filled="t" stroked="t" coordsize="21600,21600" o:gfxdata="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CIjcb2AAAAAoBAAAPAAAA&#10;AAAAAAEAIAAAACIAAABkcnMvZG93bnJldi54bWxQSwECFAAUAAAACACHTuJAqNsmAE4CAACGBAAA&#10;DgAAAAAAAAABACAAAAAnAQAAZHJzL2Uyb0RvYy54bWxQSwUGAAAAAAYABgBZAQAA5w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136525</wp:posOffset>
                </wp:positionV>
                <wp:extent cx="9525" cy="215265"/>
                <wp:effectExtent l="31750" t="635" r="34925" b="12700"/>
                <wp:wrapNone/>
                <wp:docPr id="244" name="直线 1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526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2" o:spid="_x0000_s1026" o:spt="20" style="position:absolute;left:0pt;margin-left:210.75pt;margin-top:10.75pt;height:16.95pt;width:0.75pt;z-index:251772928;mso-width-relative:page;mso-height-relative:page;" filled="f" stroked="t" coordsize="21600,21600" o:gfxdata="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wKyC11wAAAAkBAAAPAAAA&#10;AAAAAAEAIAAAACIAAABkcnMvZG93bnJldi54bWxQSwECFAAUAAAACACHTuJAJCuM+90BAACZAwAA&#10;DgAAAAAAAAABACAAAAAm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45720</wp:posOffset>
                </wp:positionV>
                <wp:extent cx="2190750" cy="882015"/>
                <wp:effectExtent l="20955" t="8255" r="36195" b="24130"/>
                <wp:wrapNone/>
                <wp:docPr id="227" name="流程图: 决策 1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88201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95" o:spid="_x0000_s1026" o:spt="110" type="#_x0000_t110" style="position:absolute;left:0pt;margin-left:125.15pt;margin-top:3.6pt;height:69.45pt;width:172.5pt;z-index:251755520;mso-width-relative:page;mso-height-relative:page;" fillcolor="#BBD5F0" filled="t" stroked="t" coordsize="21600,21600" o:gfxdata="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wsgFKNgAAAAJAQAADwAA&#10;AAAAAAABACAAAAAiAAAAZHJzL2Rvd25yZXYueG1sUEsBAhQAFAAAAAgAh07iQP4QLmRPAgAAhgQA&#10;AA4AAAAAAAAAAQAgAAAAJwEAAGRycy9lMm9Eb2MueG1sUEsFBgAAAAAGAAYAWQEAAOg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60960</wp:posOffset>
                </wp:positionV>
                <wp:extent cx="1009650" cy="447675"/>
                <wp:effectExtent l="8255" t="7620" r="10795" b="20955"/>
                <wp:wrapNone/>
                <wp:docPr id="228" name="流程图: 过程 1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44767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93" o:spid="_x0000_s1026" o:spt="109" type="#_x0000_t109" style="position:absolute;left:0pt;margin-left:339.65pt;margin-top:4.8pt;height:35.25pt;width:79.5pt;z-index:251756544;mso-width-relative:page;mso-height-relative:page;" fillcolor="#BBD5F0" filled="t" stroked="t" coordsize="21600,21600" o:gfxdata="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uE283WAAAACAEAAA8AAAAAAAAAAQAg&#10;AAAAIgAAAGRycy9kb3ducmV2LnhtbFBLAQIUABQAAAAIAIdO4kCwNgorSQIAAIUEAAAOAAAAAAAA&#10;AAEAIAAAACUBAABkcnMvZTJvRG9jLnhtbFBLBQYAAAAABgAGAFkBAADg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4571365</wp:posOffset>
                </wp:positionH>
                <wp:positionV relativeFrom="paragraph">
                  <wp:posOffset>113030</wp:posOffset>
                </wp:positionV>
                <wp:extent cx="523240" cy="333375"/>
                <wp:effectExtent l="0" t="0" r="0" b="0"/>
                <wp:wrapNone/>
                <wp:docPr id="236" name="文本框 1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24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记录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2" o:spid="_x0000_s1026" o:spt="202" type="#_x0000_t202" style="position:absolute;left:0pt;margin-left:359.95pt;margin-top:8.9pt;height:26.25pt;width:41.2pt;z-index:251764736;mso-width-relative:page;mso-height-relative:page;" filled="f" stroked="f" coordsize="21600,21600" o:gfxdata="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U1iCjtUAAAAJAQAADwAAAAAAAAABACAAAAAiAAAAZHJzL2Rv&#10;d25yZXYueG1sUEsBAhQAFAAAAAgAh07iQIn7uTuSAQAABAMAAA4AAAAAAAAAAQAgAAAAJA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记录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3808730</wp:posOffset>
                </wp:positionH>
                <wp:positionV relativeFrom="paragraph">
                  <wp:posOffset>77470</wp:posOffset>
                </wp:positionV>
                <wp:extent cx="447675" cy="0"/>
                <wp:effectExtent l="0" t="38100" r="9525" b="38100"/>
                <wp:wrapNone/>
                <wp:docPr id="247" name="直线 1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9" o:spid="_x0000_s1026" o:spt="20" style="position:absolute;left:0pt;margin-left:299.9pt;margin-top:6.1pt;height:0pt;width:35.25pt;z-index:251776000;mso-width-relative:page;mso-height-relative:page;" filled="f" stroked="t" coordsize="21600,21600" o:gfxdata="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cvNJ2NcAAAAJAQAADwAAAAAA&#10;AAABACAAAAAiAAAAZHJzL2Rvd25yZXYueG1sUEsBAhQAFAAAAAgAh07iQOG+lE/bAQAAlgMAAA4A&#10;AAAAAAAAAQAgAAAAJg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192405</wp:posOffset>
                </wp:positionV>
                <wp:extent cx="0" cy="264795"/>
                <wp:effectExtent l="38100" t="0" r="38100" b="1905"/>
                <wp:wrapNone/>
                <wp:docPr id="245" name="直线 1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47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1" o:spid="_x0000_s1026" o:spt="20" style="position:absolute;left:0pt;margin-left:210.75pt;margin-top:15.15pt;height:20.85pt;width:0pt;z-index:251773952;mso-width-relative:page;mso-height-relative:page;" filled="f" stroked="t" coordsize="21600,21600" o:gfxdata="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wxbWkdYAAAAJAQAADwAAAAAAAAAB&#10;ACAAAAAiAAAAZHJzL2Rvd25yZXYueG1sUEsBAhQAFAAAAAgAh07iQOysCKPZAQAAlg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spacing w:line="600" w:lineRule="exact"/>
        <w:jc w:val="center"/>
        <w:rPr>
          <w:rFonts w:hint="default" w:ascii="方正小标宋简体" w:hAnsi="仿宋" w:eastAsia="方正小标宋简体" w:cs="Times New Roman"/>
          <w:b/>
          <w:bCs/>
          <w:sz w:val="44"/>
          <w:szCs w:val="44"/>
          <w:lang w:val="en-US" w:eastAsia="zh-CN"/>
        </w:rPr>
      </w:pPr>
    </w:p>
    <w:sectPr>
      <w:footerReference r:id="rId3" w:type="default"/>
      <w:pgSz w:w="11906" w:h="16838"/>
      <w:pgMar w:top="1304" w:right="1440" w:bottom="1304" w:left="1440" w:header="851" w:footer="1191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82</w:t>
    </w:r>
    <w:r>
      <w:rPr>
        <w:lang w:val="zh-CN"/>
      </w:rPr>
      <w:fldChar w:fldCharType="end"/>
    </w:r>
  </w:p>
  <w:p>
    <w:pPr>
      <w:pStyle w:val="9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oNotHyphenateCaps/>
  <w:drawingGridHorizontalSpacing w:val="105"/>
  <w:drawingGridVerticalSpacing w:val="31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B2"/>
    <w:rsid w:val="00007766"/>
    <w:rsid w:val="0001172E"/>
    <w:rsid w:val="000234A1"/>
    <w:rsid w:val="00036C10"/>
    <w:rsid w:val="00040A56"/>
    <w:rsid w:val="00061C9E"/>
    <w:rsid w:val="00067046"/>
    <w:rsid w:val="000A5E38"/>
    <w:rsid w:val="000E53DF"/>
    <w:rsid w:val="000E6F9D"/>
    <w:rsid w:val="000F2BC3"/>
    <w:rsid w:val="00101ADE"/>
    <w:rsid w:val="00116E05"/>
    <w:rsid w:val="00130738"/>
    <w:rsid w:val="0014352F"/>
    <w:rsid w:val="0014379A"/>
    <w:rsid w:val="001440E7"/>
    <w:rsid w:val="00163F9B"/>
    <w:rsid w:val="00165DD6"/>
    <w:rsid w:val="00187CCE"/>
    <w:rsid w:val="001B4C6F"/>
    <w:rsid w:val="001D668C"/>
    <w:rsid w:val="001E46D2"/>
    <w:rsid w:val="001F58E1"/>
    <w:rsid w:val="0020209D"/>
    <w:rsid w:val="00205B3C"/>
    <w:rsid w:val="002103C8"/>
    <w:rsid w:val="00213E31"/>
    <w:rsid w:val="00223F6B"/>
    <w:rsid w:val="00231523"/>
    <w:rsid w:val="00243B49"/>
    <w:rsid w:val="002443E2"/>
    <w:rsid w:val="00244DAF"/>
    <w:rsid w:val="002474CA"/>
    <w:rsid w:val="00272FA4"/>
    <w:rsid w:val="00274FB2"/>
    <w:rsid w:val="00296522"/>
    <w:rsid w:val="00296E1B"/>
    <w:rsid w:val="002A3890"/>
    <w:rsid w:val="002A3A14"/>
    <w:rsid w:val="002B111F"/>
    <w:rsid w:val="002C450C"/>
    <w:rsid w:val="002D65A0"/>
    <w:rsid w:val="002F47EA"/>
    <w:rsid w:val="0031795B"/>
    <w:rsid w:val="003807A9"/>
    <w:rsid w:val="003A70CE"/>
    <w:rsid w:val="003C036D"/>
    <w:rsid w:val="003C5F97"/>
    <w:rsid w:val="003C6E85"/>
    <w:rsid w:val="003E74F7"/>
    <w:rsid w:val="003F533C"/>
    <w:rsid w:val="00407CF5"/>
    <w:rsid w:val="00422CF6"/>
    <w:rsid w:val="00441B34"/>
    <w:rsid w:val="00484C54"/>
    <w:rsid w:val="00490574"/>
    <w:rsid w:val="00491E0F"/>
    <w:rsid w:val="0049550E"/>
    <w:rsid w:val="00497941"/>
    <w:rsid w:val="004A4B77"/>
    <w:rsid w:val="004A59FB"/>
    <w:rsid w:val="004B1AE8"/>
    <w:rsid w:val="004B5C0B"/>
    <w:rsid w:val="004C7D48"/>
    <w:rsid w:val="004E2034"/>
    <w:rsid w:val="00511847"/>
    <w:rsid w:val="005144AB"/>
    <w:rsid w:val="00571365"/>
    <w:rsid w:val="005A0DE7"/>
    <w:rsid w:val="005A46BB"/>
    <w:rsid w:val="005B0AAF"/>
    <w:rsid w:val="005B37C5"/>
    <w:rsid w:val="005C1A13"/>
    <w:rsid w:val="005C466D"/>
    <w:rsid w:val="005D32FC"/>
    <w:rsid w:val="005F78B6"/>
    <w:rsid w:val="00622C0D"/>
    <w:rsid w:val="00625CD3"/>
    <w:rsid w:val="0064746C"/>
    <w:rsid w:val="006628E0"/>
    <w:rsid w:val="006B6BF7"/>
    <w:rsid w:val="006C0C17"/>
    <w:rsid w:val="006C3C22"/>
    <w:rsid w:val="006E4CD2"/>
    <w:rsid w:val="006E5863"/>
    <w:rsid w:val="006F1823"/>
    <w:rsid w:val="00702EBC"/>
    <w:rsid w:val="00710F7C"/>
    <w:rsid w:val="00714882"/>
    <w:rsid w:val="00716D02"/>
    <w:rsid w:val="00717424"/>
    <w:rsid w:val="00774F7F"/>
    <w:rsid w:val="00785F78"/>
    <w:rsid w:val="00792709"/>
    <w:rsid w:val="007A5B37"/>
    <w:rsid w:val="007E4342"/>
    <w:rsid w:val="007F1CD8"/>
    <w:rsid w:val="008037EA"/>
    <w:rsid w:val="0081328E"/>
    <w:rsid w:val="008158D2"/>
    <w:rsid w:val="00821661"/>
    <w:rsid w:val="00826CF6"/>
    <w:rsid w:val="00832F0A"/>
    <w:rsid w:val="008337B6"/>
    <w:rsid w:val="00844712"/>
    <w:rsid w:val="008449DA"/>
    <w:rsid w:val="00854A66"/>
    <w:rsid w:val="00857767"/>
    <w:rsid w:val="00861763"/>
    <w:rsid w:val="00861A46"/>
    <w:rsid w:val="00870C22"/>
    <w:rsid w:val="00877DD4"/>
    <w:rsid w:val="00881292"/>
    <w:rsid w:val="008964F0"/>
    <w:rsid w:val="008A165E"/>
    <w:rsid w:val="008E1035"/>
    <w:rsid w:val="008F0DCF"/>
    <w:rsid w:val="008F6DD9"/>
    <w:rsid w:val="009100D0"/>
    <w:rsid w:val="00931681"/>
    <w:rsid w:val="00935B19"/>
    <w:rsid w:val="0093662A"/>
    <w:rsid w:val="009464F9"/>
    <w:rsid w:val="0095219E"/>
    <w:rsid w:val="00957A67"/>
    <w:rsid w:val="0096797B"/>
    <w:rsid w:val="00981E97"/>
    <w:rsid w:val="009936F9"/>
    <w:rsid w:val="009C13DA"/>
    <w:rsid w:val="009D7957"/>
    <w:rsid w:val="009F0027"/>
    <w:rsid w:val="009F045C"/>
    <w:rsid w:val="009F04C3"/>
    <w:rsid w:val="009F0FFC"/>
    <w:rsid w:val="009F1088"/>
    <w:rsid w:val="009F6B47"/>
    <w:rsid w:val="009F750C"/>
    <w:rsid w:val="00A046A1"/>
    <w:rsid w:val="00A422DB"/>
    <w:rsid w:val="00A729E4"/>
    <w:rsid w:val="00A83C49"/>
    <w:rsid w:val="00AD0AD5"/>
    <w:rsid w:val="00AD2CCF"/>
    <w:rsid w:val="00AD3028"/>
    <w:rsid w:val="00AD7993"/>
    <w:rsid w:val="00AE5504"/>
    <w:rsid w:val="00AE678C"/>
    <w:rsid w:val="00B02878"/>
    <w:rsid w:val="00B550C0"/>
    <w:rsid w:val="00B567F5"/>
    <w:rsid w:val="00B620A4"/>
    <w:rsid w:val="00B72F57"/>
    <w:rsid w:val="00BB3AAF"/>
    <w:rsid w:val="00BB7026"/>
    <w:rsid w:val="00BC5638"/>
    <w:rsid w:val="00BC7FE7"/>
    <w:rsid w:val="00BD4034"/>
    <w:rsid w:val="00BD7275"/>
    <w:rsid w:val="00BE747F"/>
    <w:rsid w:val="00BF1D38"/>
    <w:rsid w:val="00C01BD1"/>
    <w:rsid w:val="00C06B8F"/>
    <w:rsid w:val="00C11024"/>
    <w:rsid w:val="00C33AFF"/>
    <w:rsid w:val="00C46964"/>
    <w:rsid w:val="00C65C7C"/>
    <w:rsid w:val="00C70B60"/>
    <w:rsid w:val="00C72975"/>
    <w:rsid w:val="00C74D8A"/>
    <w:rsid w:val="00C777FA"/>
    <w:rsid w:val="00CA4AE9"/>
    <w:rsid w:val="00CB2B1B"/>
    <w:rsid w:val="00CD0853"/>
    <w:rsid w:val="00CD6691"/>
    <w:rsid w:val="00CE013D"/>
    <w:rsid w:val="00CE3C79"/>
    <w:rsid w:val="00D22007"/>
    <w:rsid w:val="00D47490"/>
    <w:rsid w:val="00D60ADC"/>
    <w:rsid w:val="00D6188E"/>
    <w:rsid w:val="00D66823"/>
    <w:rsid w:val="00D72E31"/>
    <w:rsid w:val="00D77D95"/>
    <w:rsid w:val="00D84D06"/>
    <w:rsid w:val="00D93DA6"/>
    <w:rsid w:val="00D945A6"/>
    <w:rsid w:val="00DA5F49"/>
    <w:rsid w:val="00DB7668"/>
    <w:rsid w:val="00DC5B0E"/>
    <w:rsid w:val="00DC7CBD"/>
    <w:rsid w:val="00DD3EAA"/>
    <w:rsid w:val="00DF0766"/>
    <w:rsid w:val="00DF4D7F"/>
    <w:rsid w:val="00E03B6F"/>
    <w:rsid w:val="00E22F1D"/>
    <w:rsid w:val="00E266DE"/>
    <w:rsid w:val="00E26E19"/>
    <w:rsid w:val="00E3731E"/>
    <w:rsid w:val="00E45E97"/>
    <w:rsid w:val="00E5046F"/>
    <w:rsid w:val="00E54B28"/>
    <w:rsid w:val="00E565C3"/>
    <w:rsid w:val="00E601A5"/>
    <w:rsid w:val="00E660E1"/>
    <w:rsid w:val="00E73CB1"/>
    <w:rsid w:val="00EC03C5"/>
    <w:rsid w:val="00EC6006"/>
    <w:rsid w:val="00ED2103"/>
    <w:rsid w:val="00EE5065"/>
    <w:rsid w:val="00F4260C"/>
    <w:rsid w:val="00F506B4"/>
    <w:rsid w:val="00F540C9"/>
    <w:rsid w:val="00F540E4"/>
    <w:rsid w:val="00F8046D"/>
    <w:rsid w:val="00F80563"/>
    <w:rsid w:val="00FA5089"/>
    <w:rsid w:val="00FB3A24"/>
    <w:rsid w:val="00FB796B"/>
    <w:rsid w:val="00FD12C3"/>
    <w:rsid w:val="00FD4F36"/>
    <w:rsid w:val="00FE7C64"/>
    <w:rsid w:val="01091F1E"/>
    <w:rsid w:val="04A52263"/>
    <w:rsid w:val="062510EC"/>
    <w:rsid w:val="09BF2ACE"/>
    <w:rsid w:val="0BB61038"/>
    <w:rsid w:val="0F893004"/>
    <w:rsid w:val="12DB1F80"/>
    <w:rsid w:val="16265E64"/>
    <w:rsid w:val="1C3B28AF"/>
    <w:rsid w:val="1D005C8E"/>
    <w:rsid w:val="1E5D0AA2"/>
    <w:rsid w:val="20125347"/>
    <w:rsid w:val="20C40B03"/>
    <w:rsid w:val="233D27A2"/>
    <w:rsid w:val="26B0708E"/>
    <w:rsid w:val="26F42883"/>
    <w:rsid w:val="28B41162"/>
    <w:rsid w:val="2C372A57"/>
    <w:rsid w:val="2D736F1D"/>
    <w:rsid w:val="33C24501"/>
    <w:rsid w:val="35E01CF0"/>
    <w:rsid w:val="38E61E3C"/>
    <w:rsid w:val="411E081A"/>
    <w:rsid w:val="42B35CA5"/>
    <w:rsid w:val="4B151278"/>
    <w:rsid w:val="4CB41495"/>
    <w:rsid w:val="4D3C45FC"/>
    <w:rsid w:val="512B03F3"/>
    <w:rsid w:val="51F21051"/>
    <w:rsid w:val="5AD70B3E"/>
    <w:rsid w:val="63A24DCC"/>
    <w:rsid w:val="648D0086"/>
    <w:rsid w:val="66A97762"/>
    <w:rsid w:val="737A39DE"/>
    <w:rsid w:val="766A6B18"/>
    <w:rsid w:val="785A6255"/>
    <w:rsid w:val="795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name="Body Text"/>
    <w:lsdException w:qFormat="1" w:unhideWhenUsed="0" w:uiPriority="99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24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4">
    <w:name w:val="Default Paragraph Font"/>
    <w:semiHidden/>
    <w:qFormat/>
    <w:uiPriority w:val="99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30"/>
    <w:qFormat/>
    <w:uiPriority w:val="99"/>
    <w:rPr>
      <w:rFonts w:ascii="仿宋_GB2312" w:hAnsi="Times New Roman" w:eastAsia="仿宋_GB2312" w:cs="仿宋_GB2312"/>
      <w:w w:val="99"/>
      <w:sz w:val="30"/>
      <w:szCs w:val="30"/>
    </w:rPr>
  </w:style>
  <w:style w:type="paragraph" w:styleId="4">
    <w:name w:val="Body Text"/>
    <w:basedOn w:val="1"/>
    <w:link w:val="33"/>
    <w:semiHidden/>
    <w:qFormat/>
    <w:uiPriority w:val="99"/>
    <w:pPr>
      <w:spacing w:after="120"/>
    </w:pPr>
  </w:style>
  <w:style w:type="paragraph" w:styleId="5">
    <w:name w:val="Body Text Indent"/>
    <w:basedOn w:val="1"/>
    <w:link w:val="32"/>
    <w:semiHidden/>
    <w:qFormat/>
    <w:uiPriority w:val="99"/>
    <w:pPr>
      <w:spacing w:after="120"/>
      <w:ind w:left="420" w:leftChars="200"/>
    </w:pPr>
  </w:style>
  <w:style w:type="paragraph" w:styleId="6">
    <w:name w:val="Date"/>
    <w:basedOn w:val="1"/>
    <w:next w:val="1"/>
    <w:link w:val="29"/>
    <w:qFormat/>
    <w:uiPriority w:val="99"/>
    <w:rPr>
      <w:rFonts w:ascii="Times New Roman" w:hAnsi="Times New Roman" w:eastAsia="黑体" w:cs="Times New Roman"/>
      <w:b/>
      <w:bCs/>
      <w:sz w:val="28"/>
      <w:szCs w:val="28"/>
    </w:rPr>
  </w:style>
  <w:style w:type="paragraph" w:styleId="7">
    <w:name w:val="Body Text Indent 2"/>
    <w:basedOn w:val="1"/>
    <w:link w:val="28"/>
    <w:qFormat/>
    <w:uiPriority w:val="99"/>
    <w:pPr>
      <w:ind w:firstLine="600" w:firstLineChars="200"/>
    </w:pPr>
    <w:rPr>
      <w:rFonts w:ascii="仿宋_GB2312" w:hAnsi="Times New Roman" w:eastAsia="仿宋_GB2312" w:cs="仿宋_GB2312"/>
      <w:kern w:val="0"/>
      <w:sz w:val="30"/>
      <w:szCs w:val="30"/>
    </w:rPr>
  </w:style>
  <w:style w:type="paragraph" w:styleId="8">
    <w:name w:val="Balloon Text"/>
    <w:basedOn w:val="1"/>
    <w:link w:val="31"/>
    <w:semiHidden/>
    <w:qFormat/>
    <w:uiPriority w:val="99"/>
    <w:rPr>
      <w:sz w:val="18"/>
      <w:szCs w:val="18"/>
    </w:rPr>
  </w:style>
  <w:style w:type="paragraph" w:styleId="9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99"/>
  </w:style>
  <w:style w:type="character" w:styleId="16">
    <w:name w:val="FollowedHyperlink"/>
    <w:basedOn w:val="14"/>
    <w:semiHidden/>
    <w:unhideWhenUsed/>
    <w:locked/>
    <w:uiPriority w:val="99"/>
    <w:rPr>
      <w:color w:val="333333"/>
      <w:u w:val="none"/>
    </w:rPr>
  </w:style>
  <w:style w:type="character" w:styleId="17">
    <w:name w:val="Emphasis"/>
    <w:basedOn w:val="14"/>
    <w:qFormat/>
    <w:uiPriority w:val="0"/>
  </w:style>
  <w:style w:type="character" w:styleId="18">
    <w:name w:val="HTML Definition"/>
    <w:basedOn w:val="14"/>
    <w:semiHidden/>
    <w:unhideWhenUsed/>
    <w:locked/>
    <w:uiPriority w:val="99"/>
  </w:style>
  <w:style w:type="character" w:styleId="19">
    <w:name w:val="HTML Acronym"/>
    <w:basedOn w:val="14"/>
    <w:semiHidden/>
    <w:unhideWhenUsed/>
    <w:locked/>
    <w:uiPriority w:val="99"/>
  </w:style>
  <w:style w:type="character" w:styleId="20">
    <w:name w:val="HTML Variable"/>
    <w:basedOn w:val="14"/>
    <w:semiHidden/>
    <w:unhideWhenUsed/>
    <w:locked/>
    <w:uiPriority w:val="99"/>
  </w:style>
  <w:style w:type="character" w:styleId="21">
    <w:name w:val="Hyperlink"/>
    <w:basedOn w:val="14"/>
    <w:qFormat/>
    <w:uiPriority w:val="99"/>
    <w:rPr>
      <w:color w:val="auto"/>
      <w:u w:val="none"/>
    </w:rPr>
  </w:style>
  <w:style w:type="character" w:styleId="22">
    <w:name w:val="HTML Code"/>
    <w:basedOn w:val="14"/>
    <w:semiHidden/>
    <w:unhideWhenUsed/>
    <w:locked/>
    <w:uiPriority w:val="99"/>
    <w:rPr>
      <w:rFonts w:ascii="Courier New" w:hAnsi="Courier New"/>
      <w:sz w:val="20"/>
    </w:rPr>
  </w:style>
  <w:style w:type="character" w:styleId="23">
    <w:name w:val="HTML Cite"/>
    <w:basedOn w:val="14"/>
    <w:semiHidden/>
    <w:unhideWhenUsed/>
    <w:locked/>
    <w:uiPriority w:val="99"/>
  </w:style>
  <w:style w:type="character" w:customStyle="1" w:styleId="24">
    <w:name w:val="Heading 2 Char"/>
    <w:basedOn w:val="14"/>
    <w:link w:val="2"/>
    <w:qFormat/>
    <w:locked/>
    <w:uiPriority w:val="99"/>
    <w:rPr>
      <w:rFonts w:ascii="Arial" w:hAnsi="Arial" w:eastAsia="黑体" w:cs="Arial"/>
      <w:b/>
      <w:bCs/>
      <w:sz w:val="32"/>
      <w:szCs w:val="32"/>
    </w:rPr>
  </w:style>
  <w:style w:type="paragraph" w:styleId="25">
    <w:name w:val="List Paragraph"/>
    <w:basedOn w:val="1"/>
    <w:qFormat/>
    <w:uiPriority w:val="99"/>
    <w:pPr>
      <w:ind w:firstLine="420" w:firstLineChars="200"/>
    </w:pPr>
  </w:style>
  <w:style w:type="character" w:customStyle="1" w:styleId="26">
    <w:name w:val="Header Char"/>
    <w:basedOn w:val="14"/>
    <w:link w:val="10"/>
    <w:qFormat/>
    <w:locked/>
    <w:uiPriority w:val="99"/>
    <w:rPr>
      <w:sz w:val="18"/>
      <w:szCs w:val="18"/>
    </w:rPr>
  </w:style>
  <w:style w:type="character" w:customStyle="1" w:styleId="27">
    <w:name w:val="Footer Char"/>
    <w:basedOn w:val="14"/>
    <w:link w:val="9"/>
    <w:qFormat/>
    <w:locked/>
    <w:uiPriority w:val="99"/>
    <w:rPr>
      <w:sz w:val="18"/>
      <w:szCs w:val="18"/>
    </w:rPr>
  </w:style>
  <w:style w:type="character" w:customStyle="1" w:styleId="28">
    <w:name w:val="Body Text Indent 2 Char"/>
    <w:basedOn w:val="14"/>
    <w:link w:val="7"/>
    <w:qFormat/>
    <w:locked/>
    <w:uiPriority w:val="99"/>
    <w:rPr>
      <w:rFonts w:ascii="仿宋_GB2312" w:hAnsi="Times New Roman" w:eastAsia="仿宋_GB2312" w:cs="仿宋_GB2312"/>
      <w:kern w:val="0"/>
      <w:sz w:val="20"/>
      <w:szCs w:val="20"/>
    </w:rPr>
  </w:style>
  <w:style w:type="character" w:customStyle="1" w:styleId="29">
    <w:name w:val="Date Char"/>
    <w:basedOn w:val="14"/>
    <w:link w:val="6"/>
    <w:qFormat/>
    <w:locked/>
    <w:uiPriority w:val="99"/>
    <w:rPr>
      <w:rFonts w:ascii="Times New Roman" w:hAnsi="Times New Roman" w:eastAsia="黑体" w:cs="Times New Roman"/>
      <w:b/>
      <w:bCs/>
      <w:sz w:val="20"/>
      <w:szCs w:val="20"/>
    </w:rPr>
  </w:style>
  <w:style w:type="character" w:customStyle="1" w:styleId="30">
    <w:name w:val="Salutation Char"/>
    <w:basedOn w:val="14"/>
    <w:link w:val="3"/>
    <w:qFormat/>
    <w:locked/>
    <w:uiPriority w:val="99"/>
    <w:rPr>
      <w:rFonts w:ascii="仿宋_GB2312" w:hAnsi="Times New Roman" w:eastAsia="仿宋_GB2312" w:cs="仿宋_GB2312"/>
      <w:w w:val="99"/>
      <w:sz w:val="18"/>
      <w:szCs w:val="18"/>
    </w:rPr>
  </w:style>
  <w:style w:type="character" w:customStyle="1" w:styleId="31">
    <w:name w:val="Balloon Text Char"/>
    <w:basedOn w:val="14"/>
    <w:link w:val="8"/>
    <w:qFormat/>
    <w:locked/>
    <w:uiPriority w:val="99"/>
    <w:rPr>
      <w:sz w:val="18"/>
      <w:szCs w:val="18"/>
    </w:rPr>
  </w:style>
  <w:style w:type="character" w:customStyle="1" w:styleId="32">
    <w:name w:val="Body Text Indent Char"/>
    <w:basedOn w:val="14"/>
    <w:link w:val="5"/>
    <w:semiHidden/>
    <w:qFormat/>
    <w:locked/>
    <w:uiPriority w:val="99"/>
  </w:style>
  <w:style w:type="character" w:customStyle="1" w:styleId="33">
    <w:name w:val="Body Text Char"/>
    <w:basedOn w:val="14"/>
    <w:link w:val="4"/>
    <w:semiHidden/>
    <w:qFormat/>
    <w:locked/>
    <w:uiPriority w:val="99"/>
  </w:style>
  <w:style w:type="paragraph" w:customStyle="1" w:styleId="34">
    <w:name w:val="日期1"/>
    <w:basedOn w:val="1"/>
    <w:next w:val="1"/>
    <w:qFormat/>
    <w:uiPriority w:val="99"/>
    <w:pPr>
      <w:ind w:left="100" w:leftChars="2500"/>
    </w:pPr>
  </w:style>
  <w:style w:type="paragraph" w:customStyle="1" w:styleId="35">
    <w:name w:val="批注框文本 Char Char"/>
    <w:basedOn w:val="1"/>
    <w:link w:val="37"/>
    <w:qFormat/>
    <w:uiPriority w:val="99"/>
    <w:rPr>
      <w:sz w:val="18"/>
      <w:szCs w:val="18"/>
    </w:rPr>
  </w:style>
  <w:style w:type="paragraph" w:customStyle="1" w:styleId="36">
    <w:name w:val="_Style 1"/>
    <w:basedOn w:val="1"/>
    <w:qFormat/>
    <w:uiPriority w:val="99"/>
    <w:pPr>
      <w:ind w:firstLine="420" w:firstLineChars="200"/>
    </w:pPr>
  </w:style>
  <w:style w:type="character" w:customStyle="1" w:styleId="37">
    <w:name w:val="批注框文本 Char Char Char Char"/>
    <w:basedOn w:val="14"/>
    <w:link w:val="35"/>
    <w:qFormat/>
    <w:locked/>
    <w:uiPriority w:val="99"/>
    <w:rPr>
      <w:rFonts w:ascii="Calibri" w:hAnsi="Calibri" w:eastAsia="宋体" w:cs="Calibri"/>
      <w:sz w:val="18"/>
      <w:szCs w:val="18"/>
    </w:rPr>
  </w:style>
  <w:style w:type="paragraph" w:styleId="38">
    <w:name w:val="No Spacing"/>
    <w:link w:val="39"/>
    <w:qFormat/>
    <w:uiPriority w:val="99"/>
    <w:rPr>
      <w:rFonts w:ascii="Calibri" w:hAnsi="Calibri" w:eastAsia="宋体" w:cs="Calibri"/>
      <w:kern w:val="0"/>
      <w:sz w:val="22"/>
      <w:szCs w:val="22"/>
      <w:lang w:val="en-US" w:eastAsia="zh-CN" w:bidi="ar-SA"/>
    </w:rPr>
  </w:style>
  <w:style w:type="character" w:customStyle="1" w:styleId="39">
    <w:name w:val="No Spacing Char"/>
    <w:basedOn w:val="14"/>
    <w:link w:val="38"/>
    <w:qFormat/>
    <w:locked/>
    <w:uiPriority w:val="99"/>
    <w:rPr>
      <w:sz w:val="22"/>
      <w:szCs w:val="22"/>
      <w:lang w:val="en-US" w:eastAsia="zh-CN"/>
    </w:rPr>
  </w:style>
  <w:style w:type="character" w:customStyle="1" w:styleId="40">
    <w:name w:val="disabled"/>
    <w:basedOn w:val="14"/>
    <w:qFormat/>
    <w:uiPriority w:val="0"/>
  </w:style>
  <w:style w:type="character" w:customStyle="1" w:styleId="41">
    <w:name w:val="pagecss"/>
    <w:basedOn w:val="14"/>
    <w:qFormat/>
    <w:uiPriority w:val="0"/>
  </w:style>
  <w:style w:type="character" w:customStyle="1" w:styleId="42">
    <w:name w:val="current"/>
    <w:basedOn w:val="14"/>
    <w:qFormat/>
    <w:uiPriority w:val="0"/>
    <w:rPr>
      <w:color w:val="FFFFFF"/>
      <w:shd w:val="clear" w:fill="C305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92</Pages>
  <Words>6873</Words>
  <Lines>0</Lines>
  <Paragraphs>0</Paragraphs>
  <TotalTime>45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2017-09-06T02:11:00Z</dcterms:created>
  <dc:creator>lenovo</dc:creator>
  <cp:lastModifiedBy>WPS_1529480337</cp:lastModifiedBy>
  <cp:lastPrinted>2020-07-13T09:19:00Z</cp:lastPrinted>
  <dcterms:modified xsi:type="dcterms:W3CDTF">2020-07-14T02:06:31Z</dcterms:modified>
  <dc:title>河间市统计局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